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852E2" w:rsidRPr="008A398C" w14:paraId="110856A6" w14:textId="77777777" w:rsidTr="002446E4">
        <w:tc>
          <w:tcPr>
            <w:tcW w:w="3116" w:type="dxa"/>
            <w:tcBorders>
              <w:bottom w:val="nil"/>
              <w:right w:val="nil"/>
            </w:tcBorders>
          </w:tcPr>
          <w:p w14:paraId="590C1F6C" w14:textId="26BAF992" w:rsidR="00080A83" w:rsidRPr="008A398C" w:rsidRDefault="00080A83" w:rsidP="00107277">
            <w:pPr>
              <w:pStyle w:val="Tableheader"/>
              <w:jc w:val="center"/>
              <w:rPr>
                <w:lang w:val="en-GB"/>
              </w:rPr>
            </w:pPr>
          </w:p>
        </w:tc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14:paraId="6E051128" w14:textId="01D3BC7A" w:rsidR="002446E4" w:rsidRPr="008A398C" w:rsidRDefault="002446E4" w:rsidP="002446E4">
            <w:pPr>
              <w:spacing w:before="240" w:after="120"/>
              <w:jc w:val="center"/>
              <w:rPr>
                <w:lang w:val="en-GB"/>
              </w:rPr>
            </w:pPr>
            <w:r w:rsidRPr="008A398C">
              <w:rPr>
                <w:b/>
                <w:noProof/>
                <w:sz w:val="36"/>
                <w:lang w:val="en-GB"/>
              </w:rPr>
              <w:drawing>
                <wp:inline distT="0" distB="0" distL="0" distR="0" wp14:anchorId="43E97FDC" wp14:editId="6FDAFF19">
                  <wp:extent cx="733425" cy="723900"/>
                  <wp:effectExtent l="0" t="0" r="9525" b="0"/>
                  <wp:docPr id="59" name="Picture 59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70116F" w14:textId="77777777" w:rsidR="002446E4" w:rsidRPr="008A398C" w:rsidRDefault="002446E4" w:rsidP="002446E4">
            <w:pPr>
              <w:pStyle w:val="Tableheader"/>
              <w:jc w:val="center"/>
              <w:rPr>
                <w:lang w:val="en-GB"/>
              </w:rPr>
            </w:pPr>
            <w:r w:rsidRPr="008A398C">
              <w:rPr>
                <w:lang w:val="en-GB"/>
              </w:rPr>
              <w:t xml:space="preserve">Customs Department under the Ministry of Finance of the </w:t>
            </w:r>
          </w:p>
          <w:p w14:paraId="39D5A7FD" w14:textId="0D59AA5E" w:rsidR="00616B96" w:rsidRPr="008A398C" w:rsidRDefault="002446E4" w:rsidP="002446E4">
            <w:pPr>
              <w:jc w:val="center"/>
              <w:rPr>
                <w:b/>
                <w:bCs/>
                <w:lang w:val="en-GB"/>
              </w:rPr>
            </w:pPr>
            <w:r w:rsidRPr="008A398C">
              <w:rPr>
                <w:b/>
                <w:bCs/>
                <w:sz w:val="20"/>
                <w:szCs w:val="20"/>
                <w:lang w:val="en-GB"/>
              </w:rPr>
              <w:t>Republic of Lithuania</w:t>
            </w:r>
          </w:p>
        </w:tc>
        <w:tc>
          <w:tcPr>
            <w:tcW w:w="3117" w:type="dxa"/>
            <w:tcBorders>
              <w:left w:val="nil"/>
              <w:bottom w:val="nil"/>
            </w:tcBorders>
          </w:tcPr>
          <w:p w14:paraId="4033747B" w14:textId="490F4CEC" w:rsidR="009852E2" w:rsidRPr="008A398C" w:rsidRDefault="009852E2" w:rsidP="00080A83">
            <w:pPr>
              <w:spacing w:before="120" w:after="240"/>
              <w:jc w:val="center"/>
              <w:rPr>
                <w:lang w:val="en-GB"/>
              </w:rPr>
            </w:pPr>
          </w:p>
        </w:tc>
      </w:tr>
      <w:tr w:rsidR="00616B96" w:rsidRPr="008A398C" w14:paraId="4DB40FD1" w14:textId="77777777" w:rsidTr="002446E4">
        <w:tc>
          <w:tcPr>
            <w:tcW w:w="9350" w:type="dxa"/>
            <w:gridSpan w:val="3"/>
            <w:tcBorders>
              <w:top w:val="nil"/>
            </w:tcBorders>
          </w:tcPr>
          <w:p w14:paraId="07F0C81E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3B39E803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37868F03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40292A5A" w14:textId="48F47776" w:rsidR="002A594E" w:rsidRPr="008A398C" w:rsidRDefault="002A594E" w:rsidP="002A594E">
            <w:pPr>
              <w:rPr>
                <w:lang w:val="en-GB"/>
              </w:rPr>
            </w:pPr>
          </w:p>
          <w:p w14:paraId="695A432A" w14:textId="77777777" w:rsidR="0013540A" w:rsidRPr="008A398C" w:rsidRDefault="0013540A" w:rsidP="002A594E">
            <w:pPr>
              <w:rPr>
                <w:lang w:val="en-GB"/>
              </w:rPr>
            </w:pPr>
          </w:p>
          <w:p w14:paraId="064A8462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73C5543A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743D30D9" w14:textId="76D21A8F" w:rsidR="00763DA1" w:rsidRPr="008A398C" w:rsidRDefault="00DD0CEE" w:rsidP="00763DA1">
            <w:pPr>
              <w:pStyle w:val="Title"/>
              <w:jc w:val="center"/>
              <w:rPr>
                <w:sz w:val="28"/>
                <w:szCs w:val="72"/>
                <w:lang w:val="en-GB"/>
              </w:rPr>
            </w:pPr>
            <w:r w:rsidRPr="00DD0CEE">
              <w:rPr>
                <w:sz w:val="28"/>
                <w:szCs w:val="72"/>
                <w:lang w:val="en-GB"/>
              </w:rPr>
              <w:t>CUSTOMS CONTROL SYSTEM FOR PRESENTATION OF GOODS</w:t>
            </w:r>
          </w:p>
          <w:p w14:paraId="6A87F7BB" w14:textId="46D0CE5A" w:rsidR="00616B96" w:rsidRPr="008A398C" w:rsidRDefault="00616B96" w:rsidP="00937F30">
            <w:pPr>
              <w:pStyle w:val="Title"/>
              <w:jc w:val="center"/>
              <w:rPr>
                <w:sz w:val="28"/>
                <w:szCs w:val="72"/>
                <w:lang w:val="en-GB"/>
              </w:rPr>
            </w:pPr>
          </w:p>
          <w:p w14:paraId="7D37A75B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5B1C59E0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69B0BE1D" w14:textId="024B177C" w:rsidR="0091071E" w:rsidRPr="008A398C" w:rsidRDefault="00706E02" w:rsidP="002A594E">
            <w:pPr>
              <w:pStyle w:val="Title"/>
              <w:jc w:val="center"/>
              <w:rPr>
                <w:lang w:val="en-GB"/>
              </w:rPr>
            </w:pPr>
            <w:r w:rsidRPr="008A398C">
              <w:rPr>
                <w:lang w:val="en-GB"/>
              </w:rPr>
              <w:fldChar w:fldCharType="begin"/>
            </w:r>
            <w:r w:rsidRPr="008A398C">
              <w:rPr>
                <w:lang w:val="en-GB"/>
              </w:rPr>
              <w:instrText xml:space="preserve"> DOCPROPERTY  Title  \* MERGEFORMAT </w:instrText>
            </w:r>
            <w:r w:rsidRPr="008A398C">
              <w:rPr>
                <w:lang w:val="en-GB"/>
              </w:rPr>
              <w:fldChar w:fldCharType="separate"/>
            </w:r>
            <w:r w:rsidR="00DE2B47" w:rsidRPr="008A398C">
              <w:rPr>
                <w:lang w:val="en-GB"/>
              </w:rPr>
              <w:t>Interface Specification for customs clients</w:t>
            </w:r>
            <w:r w:rsidRPr="008A398C">
              <w:rPr>
                <w:lang w:val="en-GB"/>
              </w:rPr>
              <w:fldChar w:fldCharType="end"/>
            </w:r>
          </w:p>
          <w:p w14:paraId="3BD97E1F" w14:textId="6179EC32" w:rsidR="002A594E" w:rsidRPr="008A398C" w:rsidRDefault="002A594E" w:rsidP="002A594E">
            <w:pPr>
              <w:rPr>
                <w:lang w:val="en-GB"/>
              </w:rPr>
            </w:pPr>
          </w:p>
          <w:p w14:paraId="1D672B29" w14:textId="77777777" w:rsidR="00C815C6" w:rsidRPr="008A398C" w:rsidRDefault="00C815C6" w:rsidP="002A594E">
            <w:pPr>
              <w:rPr>
                <w:lang w:val="en-GB"/>
              </w:rPr>
            </w:pPr>
          </w:p>
          <w:p w14:paraId="0FDF9254" w14:textId="71220348" w:rsidR="003A76B0" w:rsidRPr="008A398C" w:rsidRDefault="00C815C6" w:rsidP="00C815C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398C">
              <w:rPr>
                <w:rFonts w:ascii="Arial" w:hAnsi="Arial" w:cs="Arial"/>
                <w:sz w:val="20"/>
                <w:szCs w:val="20"/>
                <w:lang w:val="en-GB"/>
              </w:rPr>
              <w:t xml:space="preserve">List of changes introduced in version </w:t>
            </w:r>
            <w:r w:rsidR="00A26855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AD680D" w:rsidRPr="008A398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DD0CEE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A26855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</w:p>
          <w:p w14:paraId="60399095" w14:textId="1B60BEAC" w:rsidR="00C815C6" w:rsidRPr="008A398C" w:rsidRDefault="00C815C6" w:rsidP="00C815C6">
            <w:pPr>
              <w:jc w:val="center"/>
              <w:rPr>
                <w:lang w:val="en-GB"/>
              </w:rPr>
            </w:pPr>
            <w:r w:rsidRPr="008A398C">
              <w:rPr>
                <w:lang w:val="en-GB"/>
              </w:rPr>
              <w:fldChar w:fldCharType="begin"/>
            </w:r>
            <w:r w:rsidRPr="008A398C">
              <w:rPr>
                <w:lang w:val="en-GB"/>
              </w:rPr>
              <w:instrText xml:space="preserve"> DATE  \@ "yyyy-MM-dd"  \* MERGEFORMAT </w:instrText>
            </w:r>
            <w:r w:rsidRPr="008A398C">
              <w:rPr>
                <w:lang w:val="en-GB"/>
              </w:rPr>
              <w:fldChar w:fldCharType="separate"/>
            </w:r>
            <w:r w:rsidR="00955179">
              <w:rPr>
                <w:noProof/>
                <w:lang w:val="en-GB"/>
              </w:rPr>
              <w:t>2023-02-10</w:t>
            </w:r>
            <w:r w:rsidRPr="008A398C">
              <w:rPr>
                <w:lang w:val="en-GB"/>
              </w:rPr>
              <w:fldChar w:fldCharType="end"/>
            </w:r>
          </w:p>
          <w:p w14:paraId="3458FA8B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458A0112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5A57ECAC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7A1F7A37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24A09A3A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40495B7E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5947C1FF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30EA2995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2249F9B8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0AFDD15A" w14:textId="19EF7413" w:rsidR="002A594E" w:rsidRPr="008A398C" w:rsidRDefault="002A594E" w:rsidP="00C815C6">
            <w:pPr>
              <w:tabs>
                <w:tab w:val="left" w:pos="5950"/>
              </w:tabs>
              <w:rPr>
                <w:lang w:val="en-GB"/>
              </w:rPr>
            </w:pPr>
          </w:p>
          <w:p w14:paraId="1244CEE1" w14:textId="74C13646" w:rsidR="00C815C6" w:rsidRPr="008A398C" w:rsidRDefault="00C815C6" w:rsidP="00C815C6">
            <w:pPr>
              <w:tabs>
                <w:tab w:val="left" w:pos="5950"/>
              </w:tabs>
              <w:rPr>
                <w:lang w:val="en-GB"/>
              </w:rPr>
            </w:pPr>
          </w:p>
          <w:p w14:paraId="0BB5BC13" w14:textId="77777777" w:rsidR="00C815C6" w:rsidRPr="008A398C" w:rsidRDefault="00C815C6" w:rsidP="00C815C6">
            <w:pPr>
              <w:tabs>
                <w:tab w:val="left" w:pos="5950"/>
              </w:tabs>
              <w:rPr>
                <w:lang w:val="en-GB"/>
              </w:rPr>
            </w:pPr>
          </w:p>
          <w:p w14:paraId="46552470" w14:textId="77777777" w:rsidR="002A594E" w:rsidRPr="008A398C" w:rsidRDefault="002A594E" w:rsidP="002A594E">
            <w:pPr>
              <w:rPr>
                <w:lang w:val="en-GB"/>
              </w:rPr>
            </w:pPr>
          </w:p>
          <w:p w14:paraId="4B63C61C" w14:textId="77777777" w:rsidR="002A594E" w:rsidRPr="008A398C" w:rsidRDefault="002A594E" w:rsidP="002A594E">
            <w:pPr>
              <w:rPr>
                <w:lang w:val="en-GB"/>
              </w:rPr>
            </w:pPr>
          </w:p>
        </w:tc>
      </w:tr>
    </w:tbl>
    <w:p w14:paraId="1CA18D76" w14:textId="77777777" w:rsidR="003B662A" w:rsidRPr="008A398C" w:rsidRDefault="003B662A">
      <w:pPr>
        <w:jc w:val="left"/>
        <w:rPr>
          <w:lang w:val="en-GB"/>
        </w:rPr>
        <w:sectPr w:rsidR="003B662A" w:rsidRPr="008A398C" w:rsidSect="005D087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W w:w="1304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49"/>
        <w:gridCol w:w="7825"/>
      </w:tblGrid>
      <w:tr w:rsidR="002C1725" w:rsidRPr="008A398C" w14:paraId="057B5ACB" w14:textId="77777777" w:rsidTr="00232BFA">
        <w:trPr>
          <w:cantSplit/>
          <w:tblHeader/>
        </w:trPr>
        <w:tc>
          <w:tcPr>
            <w:tcW w:w="567" w:type="dxa"/>
            <w:shd w:val="clear" w:color="auto" w:fill="auto"/>
          </w:tcPr>
          <w:p w14:paraId="169420AD" w14:textId="77777777" w:rsidR="002C1725" w:rsidRPr="008A398C" w:rsidRDefault="002C1725" w:rsidP="002C1725">
            <w:pPr>
              <w:pStyle w:val="Tableheader"/>
              <w:rPr>
                <w:lang w:val="en-GB"/>
              </w:rPr>
            </w:pPr>
            <w:r w:rsidRPr="008A398C">
              <w:rPr>
                <w:lang w:val="en-GB"/>
              </w:rPr>
              <w:lastRenderedPageBreak/>
              <w:t>No.</w:t>
            </w:r>
          </w:p>
        </w:tc>
        <w:tc>
          <w:tcPr>
            <w:tcW w:w="4649" w:type="dxa"/>
            <w:shd w:val="clear" w:color="auto" w:fill="auto"/>
          </w:tcPr>
          <w:p w14:paraId="4BB6566D" w14:textId="77777777" w:rsidR="002C1725" w:rsidRPr="008A398C" w:rsidRDefault="002C1725" w:rsidP="002C1725">
            <w:pPr>
              <w:pStyle w:val="Tableheader"/>
              <w:rPr>
                <w:lang w:val="en-GB"/>
              </w:rPr>
            </w:pPr>
            <w:r w:rsidRPr="008A398C">
              <w:rPr>
                <w:lang w:val="en-GB"/>
              </w:rPr>
              <w:t>Pointer to change</w:t>
            </w:r>
          </w:p>
        </w:tc>
        <w:tc>
          <w:tcPr>
            <w:tcW w:w="7825" w:type="dxa"/>
            <w:shd w:val="clear" w:color="auto" w:fill="auto"/>
          </w:tcPr>
          <w:p w14:paraId="2D1E7BAD" w14:textId="77777777" w:rsidR="002C1725" w:rsidRPr="008A398C" w:rsidRDefault="002C1725" w:rsidP="002C1725">
            <w:pPr>
              <w:pStyle w:val="Tableheader"/>
              <w:rPr>
                <w:lang w:val="en-GB"/>
              </w:rPr>
            </w:pPr>
            <w:r w:rsidRPr="008A398C">
              <w:rPr>
                <w:lang w:val="en-GB"/>
              </w:rPr>
              <w:t>Description</w:t>
            </w:r>
          </w:p>
        </w:tc>
      </w:tr>
      <w:tr w:rsidR="00170CEF" w:rsidRPr="008A398C" w14:paraId="5BEDF42F" w14:textId="77777777" w:rsidTr="00924610">
        <w:tc>
          <w:tcPr>
            <w:tcW w:w="567" w:type="dxa"/>
            <w:shd w:val="clear" w:color="auto" w:fill="auto"/>
          </w:tcPr>
          <w:p w14:paraId="1FA7D874" w14:textId="77777777" w:rsidR="00170CEF" w:rsidRPr="008A398C" w:rsidRDefault="00170CEF" w:rsidP="00FC3FBF">
            <w:pPr>
              <w:numPr>
                <w:ilvl w:val="0"/>
                <w:numId w:val="11"/>
              </w:numPr>
              <w:spacing w:before="20" w:line="240" w:lineRule="auto"/>
              <w:ind w:left="0" w:firstLine="0"/>
              <w:jc w:val="left"/>
              <w:rPr>
                <w:rFonts w:cstheme="minorHAnsi"/>
                <w:sz w:val="18"/>
                <w:szCs w:val="18"/>
                <w:lang w:val="en-GB"/>
              </w:rPr>
            </w:pPr>
          </w:p>
        </w:tc>
        <w:tc>
          <w:tcPr>
            <w:tcW w:w="4649" w:type="dxa"/>
            <w:shd w:val="clear" w:color="auto" w:fill="auto"/>
          </w:tcPr>
          <w:p w14:paraId="05279869" w14:textId="2B7A44E1" w:rsidR="00501000" w:rsidRPr="008A398C" w:rsidRDefault="00E00901" w:rsidP="00FC3FBF">
            <w:pPr>
              <w:jc w:val="left"/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>R812LT</w:t>
            </w:r>
          </w:p>
        </w:tc>
        <w:tc>
          <w:tcPr>
            <w:tcW w:w="7825" w:type="dxa"/>
            <w:shd w:val="clear" w:color="auto" w:fill="auto"/>
          </w:tcPr>
          <w:p w14:paraId="51070883" w14:textId="77777777" w:rsidR="00CE0EA7" w:rsidRDefault="00E00901" w:rsidP="00FC3FBF">
            <w:pPr>
              <w:jc w:val="left"/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>New rule is defined: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43"/>
              <w:gridCol w:w="6400"/>
            </w:tblGrid>
            <w:tr w:rsidR="00E00901" w:rsidRPr="00E00901" w14:paraId="2BA4E569" w14:textId="77777777" w:rsidTr="00CA2B71">
              <w:trPr>
                <w:trHeight w:val="222"/>
              </w:trPr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14:paraId="1E2CBF74" w14:textId="77777777" w:rsidR="00E00901" w:rsidRPr="00E00901" w:rsidRDefault="00E00901" w:rsidP="00E00901">
                  <w:pPr>
                    <w:keepNext/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b/>
                      <w:bCs/>
                      <w:sz w:val="18"/>
                      <w:szCs w:val="18"/>
                      <w:lang w:val="pl-PL" w:eastAsia="pl-PL"/>
                    </w:rPr>
                  </w:pPr>
                  <w:bookmarkStart w:id="0" w:name="R_R812LT"/>
                  <w:r w:rsidRPr="00E00901">
                    <w:rPr>
                      <w:rFonts w:ascii="Calibri" w:eastAsia="Times New Roman" w:hAnsi="Calibri" w:cs="Calibri"/>
                      <w:b/>
                      <w:bCs/>
                      <w:sz w:val="18"/>
                      <w:szCs w:val="18"/>
                      <w:lang w:val="pl-PL" w:eastAsia="pl-PL"/>
                    </w:rPr>
                    <w:t>R812LT</w:t>
                  </w:r>
                  <w:bookmarkEnd w:id="0"/>
                </w:p>
              </w:tc>
              <w:tc>
                <w:tcPr>
                  <w:tcW w:w="640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5B99564" w14:textId="77777777" w:rsidR="00E00901" w:rsidRPr="00E00901" w:rsidRDefault="00E00901" w:rsidP="00E00901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  <w:lang w:val="pl-PL" w:eastAsia="pl-PL"/>
                    </w:rPr>
                  </w:pPr>
                  <w:r w:rsidRPr="00E00901"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  <w:lang w:val="pl-PL" w:eastAsia="pl-PL"/>
                    </w:rPr>
                    <w:t>#Contextual</w:t>
                  </w:r>
                </w:p>
              </w:tc>
            </w:tr>
            <w:tr w:rsidR="00E00901" w:rsidRPr="00E00901" w14:paraId="016D035B" w14:textId="77777777" w:rsidTr="00CA2B71">
              <w:trPr>
                <w:trHeight w:val="1305"/>
              </w:trPr>
              <w:tc>
                <w:tcPr>
                  <w:tcW w:w="754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284" w:type="dxa"/>
                    <w:right w:w="0" w:type="dxa"/>
                  </w:tcMar>
                  <w:hideMark/>
                </w:tcPr>
                <w:p w14:paraId="50FE9BC9" w14:textId="77777777" w:rsidR="00E00901" w:rsidRDefault="00E00901" w:rsidP="00E009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sz w:val="18"/>
                      <w:szCs w:val="18"/>
                      <w:lang w:val="pl-PL" w:eastAsia="pl-PL"/>
                    </w:rPr>
                  </w:pPr>
                  <w:r w:rsidRPr="00E00901">
                    <w:rPr>
                      <w:rFonts w:ascii="Calibri" w:eastAsia="Times New Roman" w:hAnsi="Calibri" w:cs="Calibri"/>
                      <w:sz w:val="18"/>
                      <w:szCs w:val="18"/>
                      <w:lang w:val="pl-PL" w:eastAsia="pl-PL"/>
                    </w:rPr>
                    <w:t xml:space="preserve">QueryRequester.identificationNumber should point to one of the &lt;trader&gt;.identificationNumber </w:t>
                  </w:r>
                </w:p>
                <w:p w14:paraId="7001BCF1" w14:textId="69432C12" w:rsidR="00E00901" w:rsidRPr="00E00901" w:rsidRDefault="00E00901" w:rsidP="00E009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sz w:val="18"/>
                      <w:szCs w:val="18"/>
                      <w:lang w:val="pl-PL" w:eastAsia="pl-PL"/>
                    </w:rPr>
                  </w:pPr>
                  <w:r w:rsidRPr="00E00901">
                    <w:rPr>
                      <w:rFonts w:ascii="Calibri" w:eastAsia="Times New Roman" w:hAnsi="Calibri" w:cs="Calibri"/>
                      <w:sz w:val="18"/>
                      <w:szCs w:val="18"/>
                      <w:lang w:val="pl-PL" w:eastAsia="pl-PL"/>
                    </w:rPr>
                    <w:t>included in ENS data.</w:t>
                  </w:r>
                </w:p>
                <w:p w14:paraId="0DBA548D" w14:textId="77777777" w:rsidR="00E00901" w:rsidRPr="00E00901" w:rsidRDefault="00000000" w:rsidP="00E00901">
                  <w:pPr>
                    <w:spacing w:before="200" w:after="200" w:line="240" w:lineRule="auto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pl-PL"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pl-PL" w:eastAsia="pl-PL"/>
                    </w:rPr>
                    <w:pict w14:anchorId="209F6685">
                      <v:rect id="_x0000_i1025" style="width:47.05pt;height:.4pt" o:hrpct="100" o:hralign="center" o:hrstd="t" o:hrnoshade="t" o:hr="t" fillcolor="black" stroked="f"/>
                    </w:pict>
                  </w:r>
                </w:p>
                <w:p w14:paraId="404A6762" w14:textId="77777777" w:rsidR="00E00901" w:rsidRPr="00E00901" w:rsidRDefault="00E00901" w:rsidP="00E009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  <w:lang w:val="pl-PL" w:eastAsia="pl-PL"/>
                    </w:rPr>
                  </w:pPr>
                  <w:r w:rsidRPr="00E00901"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  <w:lang w:val="pl-PL" w:eastAsia="pl-PL"/>
                    </w:rPr>
                    <w:t>The query requester should be one of the traders included in ENS data.</w:t>
                  </w:r>
                </w:p>
              </w:tc>
            </w:tr>
          </w:tbl>
          <w:p w14:paraId="0EF84BE1" w14:textId="77777777" w:rsidR="00E00901" w:rsidRDefault="00E00901" w:rsidP="00FC3FBF">
            <w:pPr>
              <w:jc w:val="left"/>
              <w:rPr>
                <w:rFonts w:cstheme="minorHAnsi"/>
                <w:sz w:val="18"/>
                <w:szCs w:val="18"/>
                <w:lang w:val="en-GB"/>
              </w:rPr>
            </w:pPr>
          </w:p>
          <w:p w14:paraId="5B0EA572" w14:textId="0C002602" w:rsidR="00E00901" w:rsidRPr="008A398C" w:rsidRDefault="00E00901" w:rsidP="00FC3FBF">
            <w:pPr>
              <w:jc w:val="left"/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It is assigned to </w:t>
            </w:r>
            <w:r w:rsidRPr="00E00901">
              <w:rPr>
                <w:rFonts w:cstheme="minorHAnsi"/>
                <w:sz w:val="18"/>
                <w:szCs w:val="18"/>
                <w:lang w:val="en-GB"/>
              </w:rPr>
              <w:t>QueryRequester</w:t>
            </w:r>
            <w:r>
              <w:rPr>
                <w:rFonts w:cstheme="minorHAnsi"/>
                <w:sz w:val="18"/>
                <w:szCs w:val="18"/>
                <w:lang w:val="en-GB"/>
              </w:rPr>
              <w:t>.</w:t>
            </w:r>
            <w:r w:rsidRPr="00E00901">
              <w:rPr>
                <w:rFonts w:cstheme="minorHAnsi"/>
                <w:sz w:val="18"/>
                <w:szCs w:val="18"/>
                <w:lang w:val="en-GB"/>
              </w:rPr>
              <w:t>identificationNumber</w:t>
            </w:r>
            <w:r>
              <w:rPr>
                <w:rFonts w:cstheme="minorHAnsi"/>
                <w:sz w:val="18"/>
                <w:szCs w:val="18"/>
                <w:lang w:val="en-GB"/>
              </w:rPr>
              <w:t xml:space="preserve"> of the following messages ENSQRY and </w:t>
            </w:r>
            <w:r w:rsidRPr="00E00901">
              <w:rPr>
                <w:rFonts w:cstheme="minorHAnsi"/>
                <w:sz w:val="18"/>
                <w:szCs w:val="18"/>
                <w:lang w:val="en-GB"/>
              </w:rPr>
              <w:t>ENSRSP</w:t>
            </w:r>
            <w:r w:rsidR="00AF20B0">
              <w:rPr>
                <w:rFonts w:cstheme="minorHAnsi"/>
                <w:sz w:val="18"/>
                <w:szCs w:val="18"/>
                <w:lang w:val="en-GB"/>
              </w:rPr>
              <w:t xml:space="preserve"> instead of R806LT.</w:t>
            </w:r>
          </w:p>
        </w:tc>
      </w:tr>
    </w:tbl>
    <w:p w14:paraId="3A9E986D" w14:textId="116A91C7" w:rsidR="004E036C" w:rsidRPr="008A398C" w:rsidRDefault="004E036C" w:rsidP="00BF2B0F">
      <w:pPr>
        <w:pStyle w:val="ListParagraph"/>
        <w:rPr>
          <w:lang w:val="en-GB"/>
        </w:rPr>
      </w:pPr>
    </w:p>
    <w:sectPr w:rsidR="004E036C" w:rsidRPr="008A398C" w:rsidSect="002C17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951D6" w14:textId="77777777" w:rsidR="00347070" w:rsidRDefault="00347070" w:rsidP="00260BEA">
      <w:pPr>
        <w:spacing w:after="0" w:line="240" w:lineRule="auto"/>
      </w:pPr>
      <w:r>
        <w:separator/>
      </w:r>
    </w:p>
  </w:endnote>
  <w:endnote w:type="continuationSeparator" w:id="0">
    <w:p w14:paraId="13EE836C" w14:textId="77777777" w:rsidR="00347070" w:rsidRDefault="00347070" w:rsidP="00260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EF1C" w14:textId="77777777" w:rsidR="00DD0CEE" w:rsidRDefault="00DD0C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998ED" w14:textId="77777777" w:rsidR="00CA3E95" w:rsidRDefault="00CA3E95" w:rsidP="00152477">
    <w:pPr>
      <w:pStyle w:val="Footer"/>
      <w:pBdr>
        <w:top w:val="single" w:sz="2" w:space="1" w:color="auto"/>
      </w:pBdr>
      <w:jc w:val="right"/>
    </w:pPr>
    <w:r w:rsidRPr="00152477">
      <w:t>page</w:t>
    </w:r>
    <w:r w:rsidRPr="00F70D16">
      <w:rPr>
        <w:b w:val="0"/>
        <w:bCs/>
      </w:rPr>
      <w:t xml:space="preserve"> </w:t>
    </w:r>
    <w:r w:rsidRPr="00152477">
      <w:rPr>
        <w:b w:val="0"/>
        <w:bCs/>
      </w:rPr>
      <w:fldChar w:fldCharType="begin"/>
    </w:r>
    <w:r w:rsidRPr="00152477">
      <w:rPr>
        <w:b w:val="0"/>
        <w:bCs/>
      </w:rPr>
      <w:instrText xml:space="preserve"> PAGE  \* Arabic  \* MERGEFORMAT </w:instrText>
    </w:r>
    <w:r w:rsidRPr="00152477">
      <w:rPr>
        <w:b w:val="0"/>
        <w:bCs/>
      </w:rPr>
      <w:fldChar w:fldCharType="separate"/>
    </w:r>
    <w:r w:rsidRPr="00152477">
      <w:rPr>
        <w:b w:val="0"/>
        <w:bCs/>
        <w:noProof/>
      </w:rPr>
      <w:t>1</w:t>
    </w:r>
    <w:r w:rsidRPr="00152477">
      <w:rPr>
        <w:b w:val="0"/>
        <w:bCs/>
      </w:rPr>
      <w:fldChar w:fldCharType="end"/>
    </w:r>
    <w:r w:rsidRPr="00152477">
      <w:rPr>
        <w:b w:val="0"/>
        <w:bCs/>
      </w:rPr>
      <w:t>/</w:t>
    </w:r>
    <w:r w:rsidRPr="00152477">
      <w:rPr>
        <w:b w:val="0"/>
        <w:bCs/>
      </w:rPr>
      <w:fldChar w:fldCharType="begin"/>
    </w:r>
    <w:r w:rsidRPr="00152477">
      <w:rPr>
        <w:b w:val="0"/>
        <w:bCs/>
      </w:rPr>
      <w:instrText xml:space="preserve"> NUMPAGES  \# "0" \* Arabic  \* MERGEFORMAT </w:instrText>
    </w:r>
    <w:r w:rsidRPr="00152477">
      <w:rPr>
        <w:b w:val="0"/>
        <w:bCs/>
      </w:rPr>
      <w:fldChar w:fldCharType="separate"/>
    </w:r>
    <w:r w:rsidRPr="00152477">
      <w:rPr>
        <w:b w:val="0"/>
        <w:bCs/>
        <w:noProof/>
      </w:rPr>
      <w:t>2</w:t>
    </w:r>
    <w:r w:rsidRPr="00152477">
      <w:rPr>
        <w:b w:val="0"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39E75" w14:textId="77777777" w:rsidR="00DD0CEE" w:rsidRDefault="00DD0C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1B1E2" w14:textId="77777777" w:rsidR="00347070" w:rsidRDefault="00347070" w:rsidP="00260BEA">
      <w:pPr>
        <w:spacing w:after="0" w:line="240" w:lineRule="auto"/>
      </w:pPr>
      <w:r>
        <w:separator/>
      </w:r>
    </w:p>
  </w:footnote>
  <w:footnote w:type="continuationSeparator" w:id="0">
    <w:p w14:paraId="454B4115" w14:textId="77777777" w:rsidR="00347070" w:rsidRDefault="00347070" w:rsidP="00260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6F59E" w14:textId="77777777" w:rsidR="00DD0CEE" w:rsidRDefault="00DD0C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041" w:type="dxa"/>
      <w:tblBorders>
        <w:top w:val="none" w:sz="0" w:space="0" w:color="auto"/>
        <w:left w:val="none" w:sz="0" w:space="0" w:color="auto"/>
        <w:bottom w:val="single" w:sz="2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799"/>
      <w:gridCol w:w="6242"/>
    </w:tblGrid>
    <w:tr w:rsidR="00301B7E" w14:paraId="20FBC6B7" w14:textId="77777777" w:rsidTr="002C1725">
      <w:tc>
        <w:tcPr>
          <w:tcW w:w="6799" w:type="dxa"/>
        </w:tcPr>
        <w:p w14:paraId="21EC0640" w14:textId="276CDAC2" w:rsidR="00301B7E" w:rsidRDefault="007757AB">
          <w:pPr>
            <w:pStyle w:val="Header"/>
          </w:pPr>
          <w:r w:rsidRPr="00DC21F4">
            <w:t>Project:</w:t>
          </w:r>
          <w:r w:rsidR="003D10B6">
            <w:t xml:space="preserve"> </w:t>
          </w:r>
          <w:r w:rsidR="0017132A" w:rsidRPr="00DC21F4">
            <w:rPr>
              <w:b w:val="0"/>
              <w:bCs/>
            </w:rPr>
            <w:fldChar w:fldCharType="begin"/>
          </w:r>
          <w:r w:rsidR="0017132A" w:rsidRPr="00DC21F4">
            <w:rPr>
              <w:b w:val="0"/>
              <w:bCs/>
            </w:rPr>
            <w:instrText xml:space="preserve"> SUBJECT   \* MERGEFORMAT </w:instrText>
          </w:r>
          <w:r w:rsidR="0017132A" w:rsidRPr="00DC21F4">
            <w:rPr>
              <w:b w:val="0"/>
              <w:bCs/>
            </w:rPr>
            <w:fldChar w:fldCharType="separate"/>
          </w:r>
          <w:r w:rsidR="00955179">
            <w:rPr>
              <w:b w:val="0"/>
              <w:bCs/>
            </w:rPr>
            <w:t>PPMKS</w:t>
          </w:r>
          <w:r w:rsidR="0017132A" w:rsidRPr="00DC21F4">
            <w:rPr>
              <w:b w:val="0"/>
              <w:bCs/>
            </w:rPr>
            <w:fldChar w:fldCharType="end"/>
          </w:r>
        </w:p>
      </w:tc>
      <w:tc>
        <w:tcPr>
          <w:tcW w:w="6242" w:type="dxa"/>
        </w:tcPr>
        <w:p w14:paraId="76B88CBB" w14:textId="35805AC1" w:rsidR="00301B7E" w:rsidRDefault="00301B7E" w:rsidP="000E766E">
          <w:pPr>
            <w:pStyle w:val="Header"/>
            <w:tabs>
              <w:tab w:val="left" w:pos="2227"/>
            </w:tabs>
            <w:jc w:val="right"/>
          </w:pPr>
        </w:p>
      </w:tc>
    </w:tr>
    <w:tr w:rsidR="00301B7E" w14:paraId="01C8BDF7" w14:textId="77777777" w:rsidTr="002C1725">
      <w:tc>
        <w:tcPr>
          <w:tcW w:w="6799" w:type="dxa"/>
        </w:tcPr>
        <w:p w14:paraId="760319CB" w14:textId="25D9A83C" w:rsidR="00301B7E" w:rsidRDefault="007757AB">
          <w:pPr>
            <w:pStyle w:val="Header"/>
          </w:pPr>
          <w:r w:rsidRPr="00DC21F4">
            <w:t>Product:</w:t>
          </w:r>
          <w:r w:rsidR="003D7B24">
            <w:t xml:space="preserve"> </w:t>
          </w:r>
          <w:r w:rsidR="0017132A" w:rsidRPr="00DC21F4">
            <w:rPr>
              <w:b w:val="0"/>
              <w:bCs/>
            </w:rPr>
            <w:fldChar w:fldCharType="begin"/>
          </w:r>
          <w:r w:rsidR="0017132A" w:rsidRPr="00DC21F4">
            <w:rPr>
              <w:b w:val="0"/>
              <w:bCs/>
            </w:rPr>
            <w:instrText xml:space="preserve"> TITLE   \* MERGEFORMAT </w:instrText>
          </w:r>
          <w:r w:rsidR="0017132A" w:rsidRPr="00DC21F4">
            <w:rPr>
              <w:b w:val="0"/>
              <w:bCs/>
            </w:rPr>
            <w:fldChar w:fldCharType="separate"/>
          </w:r>
          <w:r w:rsidR="00955179">
            <w:rPr>
              <w:b w:val="0"/>
              <w:bCs/>
            </w:rPr>
            <w:t>Interface Specification for customs clients</w:t>
          </w:r>
          <w:r w:rsidR="0017132A" w:rsidRPr="00DC21F4">
            <w:rPr>
              <w:b w:val="0"/>
              <w:bCs/>
            </w:rPr>
            <w:fldChar w:fldCharType="end"/>
          </w:r>
        </w:p>
      </w:tc>
      <w:tc>
        <w:tcPr>
          <w:tcW w:w="6242" w:type="dxa"/>
        </w:tcPr>
        <w:p w14:paraId="70016D3D" w14:textId="1826709D" w:rsidR="00301B7E" w:rsidRDefault="00301B7E" w:rsidP="003D10B6">
          <w:pPr>
            <w:pStyle w:val="Header"/>
            <w:jc w:val="right"/>
          </w:pPr>
        </w:p>
      </w:tc>
    </w:tr>
  </w:tbl>
  <w:p w14:paraId="0D2C6980" w14:textId="77777777" w:rsidR="00DA021E" w:rsidRDefault="00DA02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867E4" w14:textId="77777777" w:rsidR="00DD0CEE" w:rsidRDefault="00DD0C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740DF"/>
    <w:multiLevelType w:val="hybridMultilevel"/>
    <w:tmpl w:val="F7F03CE2"/>
    <w:lvl w:ilvl="0" w:tplc="A8DC69D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CA4F8F"/>
    <w:multiLevelType w:val="multilevel"/>
    <w:tmpl w:val="C7A21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0A0829"/>
    <w:multiLevelType w:val="hybridMultilevel"/>
    <w:tmpl w:val="DE2C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75D7B"/>
    <w:multiLevelType w:val="multilevel"/>
    <w:tmpl w:val="E23EF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5A77DD"/>
    <w:multiLevelType w:val="hybridMultilevel"/>
    <w:tmpl w:val="39E69FA0"/>
    <w:lvl w:ilvl="0" w:tplc="EDFA29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20B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B71AE5"/>
    <w:multiLevelType w:val="multilevel"/>
    <w:tmpl w:val="0518C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CF3FCF"/>
    <w:multiLevelType w:val="multilevel"/>
    <w:tmpl w:val="65561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A335A3"/>
    <w:multiLevelType w:val="multilevel"/>
    <w:tmpl w:val="EAFA3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F15F3F"/>
    <w:multiLevelType w:val="multilevel"/>
    <w:tmpl w:val="96E4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BD197D"/>
    <w:multiLevelType w:val="multilevel"/>
    <w:tmpl w:val="FB4634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17141B0"/>
    <w:multiLevelType w:val="multilevel"/>
    <w:tmpl w:val="85AEE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9D0DB6"/>
    <w:multiLevelType w:val="multilevel"/>
    <w:tmpl w:val="4B8C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C90BE8"/>
    <w:multiLevelType w:val="hybridMultilevel"/>
    <w:tmpl w:val="E7D0C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40140"/>
    <w:multiLevelType w:val="hybridMultilevel"/>
    <w:tmpl w:val="24CE4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B84F60"/>
    <w:multiLevelType w:val="multilevel"/>
    <w:tmpl w:val="BD40B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1259667">
    <w:abstractNumId w:val="5"/>
  </w:num>
  <w:num w:numId="2" w16cid:durableId="1224684588">
    <w:abstractNumId w:val="11"/>
  </w:num>
  <w:num w:numId="3" w16cid:durableId="1278027397">
    <w:abstractNumId w:val="6"/>
  </w:num>
  <w:num w:numId="4" w16cid:durableId="588394546">
    <w:abstractNumId w:val="9"/>
  </w:num>
  <w:num w:numId="5" w16cid:durableId="1201362567">
    <w:abstractNumId w:val="7"/>
  </w:num>
  <w:num w:numId="6" w16cid:durableId="1164662612">
    <w:abstractNumId w:val="8"/>
  </w:num>
  <w:num w:numId="7" w16cid:durableId="887567639">
    <w:abstractNumId w:val="1"/>
  </w:num>
  <w:num w:numId="8" w16cid:durableId="788167532">
    <w:abstractNumId w:val="12"/>
  </w:num>
  <w:num w:numId="9" w16cid:durableId="1080759357">
    <w:abstractNumId w:val="3"/>
  </w:num>
  <w:num w:numId="10" w16cid:durableId="30616160">
    <w:abstractNumId w:val="15"/>
  </w:num>
  <w:num w:numId="11" w16cid:durableId="1647659533">
    <w:abstractNumId w:val="10"/>
  </w:num>
  <w:num w:numId="12" w16cid:durableId="1303193757">
    <w:abstractNumId w:val="14"/>
  </w:num>
  <w:num w:numId="13" w16cid:durableId="313146004">
    <w:abstractNumId w:val="4"/>
  </w:num>
  <w:num w:numId="14" w16cid:durableId="619453145">
    <w:abstractNumId w:val="13"/>
  </w:num>
  <w:num w:numId="15" w16cid:durableId="440221001">
    <w:abstractNumId w:val="2"/>
  </w:num>
  <w:num w:numId="16" w16cid:durableId="1700741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ED5"/>
    <w:rsid w:val="00001436"/>
    <w:rsid w:val="00005D74"/>
    <w:rsid w:val="000103F4"/>
    <w:rsid w:val="00014F8B"/>
    <w:rsid w:val="00021F58"/>
    <w:rsid w:val="0002482B"/>
    <w:rsid w:val="00030C53"/>
    <w:rsid w:val="00040CC9"/>
    <w:rsid w:val="0004272C"/>
    <w:rsid w:val="00044989"/>
    <w:rsid w:val="00052029"/>
    <w:rsid w:val="00056D7F"/>
    <w:rsid w:val="000576C8"/>
    <w:rsid w:val="00062DB0"/>
    <w:rsid w:val="00063C3B"/>
    <w:rsid w:val="00070AF0"/>
    <w:rsid w:val="00070FA2"/>
    <w:rsid w:val="00077583"/>
    <w:rsid w:val="00080A83"/>
    <w:rsid w:val="000824CA"/>
    <w:rsid w:val="00083C06"/>
    <w:rsid w:val="000A22BD"/>
    <w:rsid w:val="000A2638"/>
    <w:rsid w:val="000A3606"/>
    <w:rsid w:val="000B482F"/>
    <w:rsid w:val="000C167F"/>
    <w:rsid w:val="000C17D3"/>
    <w:rsid w:val="000C1B5B"/>
    <w:rsid w:val="000C22B5"/>
    <w:rsid w:val="000C47A2"/>
    <w:rsid w:val="000D1642"/>
    <w:rsid w:val="000D36D0"/>
    <w:rsid w:val="000D66B0"/>
    <w:rsid w:val="000D6944"/>
    <w:rsid w:val="000E1B02"/>
    <w:rsid w:val="000E766E"/>
    <w:rsid w:val="000F0766"/>
    <w:rsid w:val="000F388A"/>
    <w:rsid w:val="000F4F01"/>
    <w:rsid w:val="000F5AAE"/>
    <w:rsid w:val="000F658F"/>
    <w:rsid w:val="00100874"/>
    <w:rsid w:val="00100CA8"/>
    <w:rsid w:val="00103B1D"/>
    <w:rsid w:val="00104B5A"/>
    <w:rsid w:val="001051F2"/>
    <w:rsid w:val="001053B7"/>
    <w:rsid w:val="00105AAC"/>
    <w:rsid w:val="00107277"/>
    <w:rsid w:val="00110A87"/>
    <w:rsid w:val="0011503C"/>
    <w:rsid w:val="001158E2"/>
    <w:rsid w:val="00115972"/>
    <w:rsid w:val="00121C77"/>
    <w:rsid w:val="00124D5A"/>
    <w:rsid w:val="00125CE7"/>
    <w:rsid w:val="00126CEF"/>
    <w:rsid w:val="00126D34"/>
    <w:rsid w:val="00134DB7"/>
    <w:rsid w:val="0013540A"/>
    <w:rsid w:val="00136411"/>
    <w:rsid w:val="001414AB"/>
    <w:rsid w:val="001426D7"/>
    <w:rsid w:val="0014621F"/>
    <w:rsid w:val="001521CC"/>
    <w:rsid w:val="00152477"/>
    <w:rsid w:val="00153CD9"/>
    <w:rsid w:val="00161206"/>
    <w:rsid w:val="00167244"/>
    <w:rsid w:val="00167DEF"/>
    <w:rsid w:val="00170CEF"/>
    <w:rsid w:val="00170F45"/>
    <w:rsid w:val="0017132A"/>
    <w:rsid w:val="00175FD7"/>
    <w:rsid w:val="001761B8"/>
    <w:rsid w:val="00184465"/>
    <w:rsid w:val="0019158B"/>
    <w:rsid w:val="00196FA7"/>
    <w:rsid w:val="001A177A"/>
    <w:rsid w:val="001B2F27"/>
    <w:rsid w:val="001B41BD"/>
    <w:rsid w:val="001B6383"/>
    <w:rsid w:val="001B63AC"/>
    <w:rsid w:val="001B7C99"/>
    <w:rsid w:val="001C36FA"/>
    <w:rsid w:val="001C42DF"/>
    <w:rsid w:val="001C6D41"/>
    <w:rsid w:val="001D112C"/>
    <w:rsid w:val="001D45BC"/>
    <w:rsid w:val="001E0C33"/>
    <w:rsid w:val="001F1FC9"/>
    <w:rsid w:val="001F345E"/>
    <w:rsid w:val="001F417E"/>
    <w:rsid w:val="00206A93"/>
    <w:rsid w:val="0020747F"/>
    <w:rsid w:val="002129F6"/>
    <w:rsid w:val="002165E2"/>
    <w:rsid w:val="00225806"/>
    <w:rsid w:val="00225BB5"/>
    <w:rsid w:val="002260A1"/>
    <w:rsid w:val="00226B93"/>
    <w:rsid w:val="00226CF8"/>
    <w:rsid w:val="00231B0F"/>
    <w:rsid w:val="00232B8B"/>
    <w:rsid w:val="00232BFA"/>
    <w:rsid w:val="00234ECC"/>
    <w:rsid w:val="00235A1A"/>
    <w:rsid w:val="00235D8D"/>
    <w:rsid w:val="0024038B"/>
    <w:rsid w:val="00244042"/>
    <w:rsid w:val="002446E4"/>
    <w:rsid w:val="00244CBF"/>
    <w:rsid w:val="00244CF9"/>
    <w:rsid w:val="002465C6"/>
    <w:rsid w:val="00250A80"/>
    <w:rsid w:val="0025138F"/>
    <w:rsid w:val="00254531"/>
    <w:rsid w:val="00260B5B"/>
    <w:rsid w:val="00260BEA"/>
    <w:rsid w:val="00261B6C"/>
    <w:rsid w:val="00262081"/>
    <w:rsid w:val="0026275B"/>
    <w:rsid w:val="00263EDC"/>
    <w:rsid w:val="00266CF1"/>
    <w:rsid w:val="0026775E"/>
    <w:rsid w:val="0027242C"/>
    <w:rsid w:val="002753BE"/>
    <w:rsid w:val="00275424"/>
    <w:rsid w:val="00296B8E"/>
    <w:rsid w:val="00297672"/>
    <w:rsid w:val="00297E6B"/>
    <w:rsid w:val="002A2D19"/>
    <w:rsid w:val="002A5850"/>
    <w:rsid w:val="002A594E"/>
    <w:rsid w:val="002B0598"/>
    <w:rsid w:val="002B1F48"/>
    <w:rsid w:val="002B1FE6"/>
    <w:rsid w:val="002B20EB"/>
    <w:rsid w:val="002B4AD9"/>
    <w:rsid w:val="002B4D68"/>
    <w:rsid w:val="002B74E2"/>
    <w:rsid w:val="002C1725"/>
    <w:rsid w:val="002C6EDE"/>
    <w:rsid w:val="002C799D"/>
    <w:rsid w:val="002D05FC"/>
    <w:rsid w:val="002D1C73"/>
    <w:rsid w:val="002D381B"/>
    <w:rsid w:val="002D4A79"/>
    <w:rsid w:val="002D5DF1"/>
    <w:rsid w:val="002E038F"/>
    <w:rsid w:val="002E339F"/>
    <w:rsid w:val="002F4595"/>
    <w:rsid w:val="002F79C0"/>
    <w:rsid w:val="00301B7E"/>
    <w:rsid w:val="00304195"/>
    <w:rsid w:val="00306378"/>
    <w:rsid w:val="003130C9"/>
    <w:rsid w:val="00314A56"/>
    <w:rsid w:val="003202FF"/>
    <w:rsid w:val="00324F87"/>
    <w:rsid w:val="0033315E"/>
    <w:rsid w:val="00333E81"/>
    <w:rsid w:val="00334847"/>
    <w:rsid w:val="00334F92"/>
    <w:rsid w:val="00340C88"/>
    <w:rsid w:val="0034266C"/>
    <w:rsid w:val="0034695F"/>
    <w:rsid w:val="00347070"/>
    <w:rsid w:val="0035486E"/>
    <w:rsid w:val="00355F20"/>
    <w:rsid w:val="00357F54"/>
    <w:rsid w:val="00363348"/>
    <w:rsid w:val="003637AD"/>
    <w:rsid w:val="003638CA"/>
    <w:rsid w:val="00374176"/>
    <w:rsid w:val="0038559C"/>
    <w:rsid w:val="0039478C"/>
    <w:rsid w:val="003A441B"/>
    <w:rsid w:val="003A76B0"/>
    <w:rsid w:val="003A7D9A"/>
    <w:rsid w:val="003B491E"/>
    <w:rsid w:val="003B53BF"/>
    <w:rsid w:val="003B662A"/>
    <w:rsid w:val="003C245B"/>
    <w:rsid w:val="003D10B6"/>
    <w:rsid w:val="003D61E7"/>
    <w:rsid w:val="003D7B24"/>
    <w:rsid w:val="003E0F69"/>
    <w:rsid w:val="003E137D"/>
    <w:rsid w:val="003E60F3"/>
    <w:rsid w:val="003E62DE"/>
    <w:rsid w:val="003E663B"/>
    <w:rsid w:val="003F14D1"/>
    <w:rsid w:val="003F1594"/>
    <w:rsid w:val="003F1B96"/>
    <w:rsid w:val="003F4D9B"/>
    <w:rsid w:val="00402921"/>
    <w:rsid w:val="00403D45"/>
    <w:rsid w:val="00403F9A"/>
    <w:rsid w:val="004065D7"/>
    <w:rsid w:val="00410C71"/>
    <w:rsid w:val="004116FC"/>
    <w:rsid w:val="00416358"/>
    <w:rsid w:val="0041690B"/>
    <w:rsid w:val="0041799B"/>
    <w:rsid w:val="0042081D"/>
    <w:rsid w:val="004233C6"/>
    <w:rsid w:val="004358CC"/>
    <w:rsid w:val="00441EF6"/>
    <w:rsid w:val="00445765"/>
    <w:rsid w:val="0045241A"/>
    <w:rsid w:val="00454936"/>
    <w:rsid w:val="004559E4"/>
    <w:rsid w:val="00457F4E"/>
    <w:rsid w:val="0046054F"/>
    <w:rsid w:val="004632D7"/>
    <w:rsid w:val="00466D6B"/>
    <w:rsid w:val="00470417"/>
    <w:rsid w:val="00471D74"/>
    <w:rsid w:val="00476A67"/>
    <w:rsid w:val="00482AA0"/>
    <w:rsid w:val="00486460"/>
    <w:rsid w:val="004871CA"/>
    <w:rsid w:val="00490843"/>
    <w:rsid w:val="00494FE3"/>
    <w:rsid w:val="00497872"/>
    <w:rsid w:val="004A542F"/>
    <w:rsid w:val="004A7AB2"/>
    <w:rsid w:val="004B065F"/>
    <w:rsid w:val="004B1445"/>
    <w:rsid w:val="004B50E6"/>
    <w:rsid w:val="004B634D"/>
    <w:rsid w:val="004B6870"/>
    <w:rsid w:val="004C1C57"/>
    <w:rsid w:val="004C6AC2"/>
    <w:rsid w:val="004D0D3B"/>
    <w:rsid w:val="004D224B"/>
    <w:rsid w:val="004D49B5"/>
    <w:rsid w:val="004E036C"/>
    <w:rsid w:val="004E104B"/>
    <w:rsid w:val="004E70A1"/>
    <w:rsid w:val="004F13DE"/>
    <w:rsid w:val="004F7EFE"/>
    <w:rsid w:val="00501000"/>
    <w:rsid w:val="00504EC8"/>
    <w:rsid w:val="00505AFC"/>
    <w:rsid w:val="0050721C"/>
    <w:rsid w:val="0051167E"/>
    <w:rsid w:val="005149EB"/>
    <w:rsid w:val="005179A2"/>
    <w:rsid w:val="005222AF"/>
    <w:rsid w:val="00524027"/>
    <w:rsid w:val="005262E3"/>
    <w:rsid w:val="00530D8F"/>
    <w:rsid w:val="00530E0B"/>
    <w:rsid w:val="005326F7"/>
    <w:rsid w:val="00535FCD"/>
    <w:rsid w:val="00542493"/>
    <w:rsid w:val="0055221E"/>
    <w:rsid w:val="005550A1"/>
    <w:rsid w:val="00556768"/>
    <w:rsid w:val="00566636"/>
    <w:rsid w:val="00566EEC"/>
    <w:rsid w:val="00567237"/>
    <w:rsid w:val="00571863"/>
    <w:rsid w:val="005739F3"/>
    <w:rsid w:val="00573CA1"/>
    <w:rsid w:val="00580D97"/>
    <w:rsid w:val="00580DCC"/>
    <w:rsid w:val="00581036"/>
    <w:rsid w:val="00583B40"/>
    <w:rsid w:val="0059740E"/>
    <w:rsid w:val="0059782D"/>
    <w:rsid w:val="005A0724"/>
    <w:rsid w:val="005A34A3"/>
    <w:rsid w:val="005A6520"/>
    <w:rsid w:val="005A704C"/>
    <w:rsid w:val="005B5312"/>
    <w:rsid w:val="005C44AA"/>
    <w:rsid w:val="005C6743"/>
    <w:rsid w:val="005D087F"/>
    <w:rsid w:val="005E1CB5"/>
    <w:rsid w:val="005E6A93"/>
    <w:rsid w:val="005F0A2C"/>
    <w:rsid w:val="005F421B"/>
    <w:rsid w:val="005F5456"/>
    <w:rsid w:val="00603A4A"/>
    <w:rsid w:val="006142F9"/>
    <w:rsid w:val="00616B96"/>
    <w:rsid w:val="00617D73"/>
    <w:rsid w:val="00636827"/>
    <w:rsid w:val="00641548"/>
    <w:rsid w:val="006426C7"/>
    <w:rsid w:val="00645A52"/>
    <w:rsid w:val="006518DD"/>
    <w:rsid w:val="00654580"/>
    <w:rsid w:val="00666931"/>
    <w:rsid w:val="00666C32"/>
    <w:rsid w:val="00670957"/>
    <w:rsid w:val="006734A1"/>
    <w:rsid w:val="00673771"/>
    <w:rsid w:val="00674401"/>
    <w:rsid w:val="006758D9"/>
    <w:rsid w:val="006759B8"/>
    <w:rsid w:val="0067737C"/>
    <w:rsid w:val="00685FE4"/>
    <w:rsid w:val="0069092E"/>
    <w:rsid w:val="00693D80"/>
    <w:rsid w:val="0069468F"/>
    <w:rsid w:val="00697D9A"/>
    <w:rsid w:val="006A161B"/>
    <w:rsid w:val="006A169A"/>
    <w:rsid w:val="006B11CC"/>
    <w:rsid w:val="006B12C7"/>
    <w:rsid w:val="006C0244"/>
    <w:rsid w:val="006C06E9"/>
    <w:rsid w:val="006C2DA1"/>
    <w:rsid w:val="006C6A60"/>
    <w:rsid w:val="006D5A7C"/>
    <w:rsid w:val="006D7B3C"/>
    <w:rsid w:val="006F38C0"/>
    <w:rsid w:val="006F75F2"/>
    <w:rsid w:val="00700767"/>
    <w:rsid w:val="00701F1C"/>
    <w:rsid w:val="00705879"/>
    <w:rsid w:val="00706E02"/>
    <w:rsid w:val="00710694"/>
    <w:rsid w:val="00711BCB"/>
    <w:rsid w:val="007128E5"/>
    <w:rsid w:val="007154BE"/>
    <w:rsid w:val="00715EBD"/>
    <w:rsid w:val="00732032"/>
    <w:rsid w:val="00734490"/>
    <w:rsid w:val="00734ADC"/>
    <w:rsid w:val="007417A4"/>
    <w:rsid w:val="00747BA9"/>
    <w:rsid w:val="007505F3"/>
    <w:rsid w:val="0075368A"/>
    <w:rsid w:val="007619B7"/>
    <w:rsid w:val="00762429"/>
    <w:rsid w:val="00763DA1"/>
    <w:rsid w:val="007722B3"/>
    <w:rsid w:val="007757AB"/>
    <w:rsid w:val="00775C56"/>
    <w:rsid w:val="0078383D"/>
    <w:rsid w:val="00783E9B"/>
    <w:rsid w:val="00784DAE"/>
    <w:rsid w:val="00786731"/>
    <w:rsid w:val="00790D38"/>
    <w:rsid w:val="007971E5"/>
    <w:rsid w:val="00797798"/>
    <w:rsid w:val="007A7873"/>
    <w:rsid w:val="007B3E1F"/>
    <w:rsid w:val="007C308E"/>
    <w:rsid w:val="007C33F8"/>
    <w:rsid w:val="007D3524"/>
    <w:rsid w:val="007D41FA"/>
    <w:rsid w:val="007D4ABE"/>
    <w:rsid w:val="007E170E"/>
    <w:rsid w:val="007E36D6"/>
    <w:rsid w:val="007F48ED"/>
    <w:rsid w:val="00800D7A"/>
    <w:rsid w:val="00802242"/>
    <w:rsid w:val="008035BE"/>
    <w:rsid w:val="008039F7"/>
    <w:rsid w:val="00805065"/>
    <w:rsid w:val="008063D3"/>
    <w:rsid w:val="00811CFA"/>
    <w:rsid w:val="0082129A"/>
    <w:rsid w:val="00830140"/>
    <w:rsid w:val="00831969"/>
    <w:rsid w:val="00835E2E"/>
    <w:rsid w:val="00836F61"/>
    <w:rsid w:val="00836FE0"/>
    <w:rsid w:val="00843F54"/>
    <w:rsid w:val="0084544B"/>
    <w:rsid w:val="0085026F"/>
    <w:rsid w:val="00852465"/>
    <w:rsid w:val="00856783"/>
    <w:rsid w:val="008615F0"/>
    <w:rsid w:val="008679AA"/>
    <w:rsid w:val="00872895"/>
    <w:rsid w:val="00872CEC"/>
    <w:rsid w:val="008733D0"/>
    <w:rsid w:val="008939A0"/>
    <w:rsid w:val="00896834"/>
    <w:rsid w:val="008A398C"/>
    <w:rsid w:val="008A71FD"/>
    <w:rsid w:val="008B4D57"/>
    <w:rsid w:val="008B570B"/>
    <w:rsid w:val="008C00EE"/>
    <w:rsid w:val="008D6A8A"/>
    <w:rsid w:val="008D7C30"/>
    <w:rsid w:val="008E5A54"/>
    <w:rsid w:val="008F001C"/>
    <w:rsid w:val="008F0B2F"/>
    <w:rsid w:val="008F1F60"/>
    <w:rsid w:val="008F2372"/>
    <w:rsid w:val="008F7A9E"/>
    <w:rsid w:val="00905F59"/>
    <w:rsid w:val="00910217"/>
    <w:rsid w:val="009102C3"/>
    <w:rsid w:val="0091071E"/>
    <w:rsid w:val="00923986"/>
    <w:rsid w:val="009308AB"/>
    <w:rsid w:val="0093175F"/>
    <w:rsid w:val="009332E4"/>
    <w:rsid w:val="00933F25"/>
    <w:rsid w:val="00935BF6"/>
    <w:rsid w:val="00935CB3"/>
    <w:rsid w:val="00937F30"/>
    <w:rsid w:val="009430D1"/>
    <w:rsid w:val="00954BD0"/>
    <w:rsid w:val="00955179"/>
    <w:rsid w:val="0095623E"/>
    <w:rsid w:val="00956F8D"/>
    <w:rsid w:val="009617F3"/>
    <w:rsid w:val="0096186F"/>
    <w:rsid w:val="00963E63"/>
    <w:rsid w:val="009644D6"/>
    <w:rsid w:val="0096508E"/>
    <w:rsid w:val="00972C91"/>
    <w:rsid w:val="00973420"/>
    <w:rsid w:val="009755D4"/>
    <w:rsid w:val="00983D3C"/>
    <w:rsid w:val="009852E2"/>
    <w:rsid w:val="00992543"/>
    <w:rsid w:val="00997847"/>
    <w:rsid w:val="009A12A9"/>
    <w:rsid w:val="009A37D8"/>
    <w:rsid w:val="009A3AF2"/>
    <w:rsid w:val="009A6B52"/>
    <w:rsid w:val="009A7646"/>
    <w:rsid w:val="009B2FDD"/>
    <w:rsid w:val="009B4E9A"/>
    <w:rsid w:val="009B7871"/>
    <w:rsid w:val="009C65E8"/>
    <w:rsid w:val="009D19D3"/>
    <w:rsid w:val="009D4BC8"/>
    <w:rsid w:val="009D5F20"/>
    <w:rsid w:val="009D5FE7"/>
    <w:rsid w:val="009E074A"/>
    <w:rsid w:val="009E37B3"/>
    <w:rsid w:val="009F4E1D"/>
    <w:rsid w:val="00A00DC8"/>
    <w:rsid w:val="00A0228A"/>
    <w:rsid w:val="00A02B8C"/>
    <w:rsid w:val="00A124A1"/>
    <w:rsid w:val="00A13242"/>
    <w:rsid w:val="00A142B5"/>
    <w:rsid w:val="00A14869"/>
    <w:rsid w:val="00A1511F"/>
    <w:rsid w:val="00A1716D"/>
    <w:rsid w:val="00A22EEF"/>
    <w:rsid w:val="00A26855"/>
    <w:rsid w:val="00A308D2"/>
    <w:rsid w:val="00A315E4"/>
    <w:rsid w:val="00A32EE4"/>
    <w:rsid w:val="00A36978"/>
    <w:rsid w:val="00A40461"/>
    <w:rsid w:val="00A4161E"/>
    <w:rsid w:val="00A52184"/>
    <w:rsid w:val="00A532E1"/>
    <w:rsid w:val="00A537C3"/>
    <w:rsid w:val="00A6179D"/>
    <w:rsid w:val="00A631F9"/>
    <w:rsid w:val="00A646EE"/>
    <w:rsid w:val="00A67BD0"/>
    <w:rsid w:val="00A70EBF"/>
    <w:rsid w:val="00A8694F"/>
    <w:rsid w:val="00A86B01"/>
    <w:rsid w:val="00A871A0"/>
    <w:rsid w:val="00A877AF"/>
    <w:rsid w:val="00A91455"/>
    <w:rsid w:val="00A94B9B"/>
    <w:rsid w:val="00AA54C2"/>
    <w:rsid w:val="00AB323F"/>
    <w:rsid w:val="00AB3DC9"/>
    <w:rsid w:val="00AB5672"/>
    <w:rsid w:val="00AB79EF"/>
    <w:rsid w:val="00AC0373"/>
    <w:rsid w:val="00AC0563"/>
    <w:rsid w:val="00AC0653"/>
    <w:rsid w:val="00AC1D9B"/>
    <w:rsid w:val="00AC4D24"/>
    <w:rsid w:val="00AC63F3"/>
    <w:rsid w:val="00AD02AD"/>
    <w:rsid w:val="00AD4785"/>
    <w:rsid w:val="00AD680D"/>
    <w:rsid w:val="00AE0B31"/>
    <w:rsid w:val="00AE4EA0"/>
    <w:rsid w:val="00AE5F15"/>
    <w:rsid w:val="00AF20B0"/>
    <w:rsid w:val="00AF53C6"/>
    <w:rsid w:val="00AF6EF7"/>
    <w:rsid w:val="00AF76C9"/>
    <w:rsid w:val="00B00843"/>
    <w:rsid w:val="00B07AB4"/>
    <w:rsid w:val="00B1152C"/>
    <w:rsid w:val="00B163D3"/>
    <w:rsid w:val="00B219AE"/>
    <w:rsid w:val="00B25F73"/>
    <w:rsid w:val="00B3462E"/>
    <w:rsid w:val="00B347D3"/>
    <w:rsid w:val="00B37B9F"/>
    <w:rsid w:val="00B44418"/>
    <w:rsid w:val="00B44F86"/>
    <w:rsid w:val="00B4697A"/>
    <w:rsid w:val="00B516EF"/>
    <w:rsid w:val="00B5258C"/>
    <w:rsid w:val="00B564FC"/>
    <w:rsid w:val="00B6045E"/>
    <w:rsid w:val="00B60E73"/>
    <w:rsid w:val="00B64886"/>
    <w:rsid w:val="00B7161F"/>
    <w:rsid w:val="00B72095"/>
    <w:rsid w:val="00B74D93"/>
    <w:rsid w:val="00B75E30"/>
    <w:rsid w:val="00B77006"/>
    <w:rsid w:val="00B80BCE"/>
    <w:rsid w:val="00B826DA"/>
    <w:rsid w:val="00B85219"/>
    <w:rsid w:val="00B92D90"/>
    <w:rsid w:val="00B93135"/>
    <w:rsid w:val="00BA0BC1"/>
    <w:rsid w:val="00BA0C3E"/>
    <w:rsid w:val="00BA4254"/>
    <w:rsid w:val="00BA43D4"/>
    <w:rsid w:val="00BB01C0"/>
    <w:rsid w:val="00BB0F6E"/>
    <w:rsid w:val="00BB6252"/>
    <w:rsid w:val="00BC6E50"/>
    <w:rsid w:val="00BD1227"/>
    <w:rsid w:val="00BD53C4"/>
    <w:rsid w:val="00BE077A"/>
    <w:rsid w:val="00BE1D09"/>
    <w:rsid w:val="00BE33BB"/>
    <w:rsid w:val="00BF0391"/>
    <w:rsid w:val="00BF0828"/>
    <w:rsid w:val="00BF2B0F"/>
    <w:rsid w:val="00BF4B55"/>
    <w:rsid w:val="00BF5156"/>
    <w:rsid w:val="00C02638"/>
    <w:rsid w:val="00C11BCF"/>
    <w:rsid w:val="00C155C6"/>
    <w:rsid w:val="00C16A65"/>
    <w:rsid w:val="00C20DD9"/>
    <w:rsid w:val="00C20ED0"/>
    <w:rsid w:val="00C23245"/>
    <w:rsid w:val="00C3157D"/>
    <w:rsid w:val="00C353EF"/>
    <w:rsid w:val="00C40BF4"/>
    <w:rsid w:val="00C42CF3"/>
    <w:rsid w:val="00C43D76"/>
    <w:rsid w:val="00C447F8"/>
    <w:rsid w:val="00C47B53"/>
    <w:rsid w:val="00C52815"/>
    <w:rsid w:val="00C55D4C"/>
    <w:rsid w:val="00C63187"/>
    <w:rsid w:val="00C64B49"/>
    <w:rsid w:val="00C67A09"/>
    <w:rsid w:val="00C73CFC"/>
    <w:rsid w:val="00C762FC"/>
    <w:rsid w:val="00C815C6"/>
    <w:rsid w:val="00C86F12"/>
    <w:rsid w:val="00C87447"/>
    <w:rsid w:val="00C874D8"/>
    <w:rsid w:val="00C87D8B"/>
    <w:rsid w:val="00CA2B71"/>
    <w:rsid w:val="00CA3E95"/>
    <w:rsid w:val="00CB452C"/>
    <w:rsid w:val="00CC2166"/>
    <w:rsid w:val="00CC44BD"/>
    <w:rsid w:val="00CC647C"/>
    <w:rsid w:val="00CE040E"/>
    <w:rsid w:val="00CE0DFB"/>
    <w:rsid w:val="00CE0EA7"/>
    <w:rsid w:val="00CE47E4"/>
    <w:rsid w:val="00CE5090"/>
    <w:rsid w:val="00CE6C76"/>
    <w:rsid w:val="00CE6CC9"/>
    <w:rsid w:val="00CF28F5"/>
    <w:rsid w:val="00CF2E65"/>
    <w:rsid w:val="00CF392B"/>
    <w:rsid w:val="00D03203"/>
    <w:rsid w:val="00D0497A"/>
    <w:rsid w:val="00D050BE"/>
    <w:rsid w:val="00D15DF3"/>
    <w:rsid w:val="00D15F5F"/>
    <w:rsid w:val="00D2149B"/>
    <w:rsid w:val="00D241A4"/>
    <w:rsid w:val="00D269A0"/>
    <w:rsid w:val="00D3209E"/>
    <w:rsid w:val="00D42031"/>
    <w:rsid w:val="00D44472"/>
    <w:rsid w:val="00D45855"/>
    <w:rsid w:val="00D45967"/>
    <w:rsid w:val="00D5280C"/>
    <w:rsid w:val="00D53697"/>
    <w:rsid w:val="00D53E8B"/>
    <w:rsid w:val="00D604C7"/>
    <w:rsid w:val="00D64F3A"/>
    <w:rsid w:val="00D66C85"/>
    <w:rsid w:val="00D75128"/>
    <w:rsid w:val="00D7578E"/>
    <w:rsid w:val="00D7692F"/>
    <w:rsid w:val="00D82043"/>
    <w:rsid w:val="00D8737E"/>
    <w:rsid w:val="00DA021E"/>
    <w:rsid w:val="00DA536C"/>
    <w:rsid w:val="00DA7485"/>
    <w:rsid w:val="00DB0DBA"/>
    <w:rsid w:val="00DB6298"/>
    <w:rsid w:val="00DC0282"/>
    <w:rsid w:val="00DC21F4"/>
    <w:rsid w:val="00DC3D86"/>
    <w:rsid w:val="00DD0CEE"/>
    <w:rsid w:val="00DD226A"/>
    <w:rsid w:val="00DE10AF"/>
    <w:rsid w:val="00DE2B47"/>
    <w:rsid w:val="00DE3AB3"/>
    <w:rsid w:val="00DE46FF"/>
    <w:rsid w:val="00DE4C55"/>
    <w:rsid w:val="00DE57AF"/>
    <w:rsid w:val="00DE74C6"/>
    <w:rsid w:val="00DF04C7"/>
    <w:rsid w:val="00DF2724"/>
    <w:rsid w:val="00DF508A"/>
    <w:rsid w:val="00DF79EE"/>
    <w:rsid w:val="00E0029D"/>
    <w:rsid w:val="00E00901"/>
    <w:rsid w:val="00E2512A"/>
    <w:rsid w:val="00E25D1F"/>
    <w:rsid w:val="00E279DF"/>
    <w:rsid w:val="00E27F8E"/>
    <w:rsid w:val="00E27FE4"/>
    <w:rsid w:val="00E359B4"/>
    <w:rsid w:val="00E35CEB"/>
    <w:rsid w:val="00E35D40"/>
    <w:rsid w:val="00E43F77"/>
    <w:rsid w:val="00E511D5"/>
    <w:rsid w:val="00E54740"/>
    <w:rsid w:val="00E57E10"/>
    <w:rsid w:val="00E6761B"/>
    <w:rsid w:val="00E72E9C"/>
    <w:rsid w:val="00E76A93"/>
    <w:rsid w:val="00E83F07"/>
    <w:rsid w:val="00E905D0"/>
    <w:rsid w:val="00EA0841"/>
    <w:rsid w:val="00EB28BC"/>
    <w:rsid w:val="00EB2A74"/>
    <w:rsid w:val="00EB6F21"/>
    <w:rsid w:val="00ED4093"/>
    <w:rsid w:val="00EE2D33"/>
    <w:rsid w:val="00EF4DC6"/>
    <w:rsid w:val="00EF75B7"/>
    <w:rsid w:val="00F0111F"/>
    <w:rsid w:val="00F01FBB"/>
    <w:rsid w:val="00F06A02"/>
    <w:rsid w:val="00F10693"/>
    <w:rsid w:val="00F11382"/>
    <w:rsid w:val="00F128E4"/>
    <w:rsid w:val="00F158FF"/>
    <w:rsid w:val="00F2135F"/>
    <w:rsid w:val="00F21D2C"/>
    <w:rsid w:val="00F25416"/>
    <w:rsid w:val="00F25B34"/>
    <w:rsid w:val="00F3095E"/>
    <w:rsid w:val="00F312A5"/>
    <w:rsid w:val="00F320AE"/>
    <w:rsid w:val="00F32986"/>
    <w:rsid w:val="00F42B70"/>
    <w:rsid w:val="00F46618"/>
    <w:rsid w:val="00F5007C"/>
    <w:rsid w:val="00F60B2C"/>
    <w:rsid w:val="00F67AC5"/>
    <w:rsid w:val="00F70D16"/>
    <w:rsid w:val="00F739D4"/>
    <w:rsid w:val="00F753FD"/>
    <w:rsid w:val="00F76D0A"/>
    <w:rsid w:val="00F77A58"/>
    <w:rsid w:val="00F80DDB"/>
    <w:rsid w:val="00F82303"/>
    <w:rsid w:val="00F82A80"/>
    <w:rsid w:val="00F83C31"/>
    <w:rsid w:val="00F846CF"/>
    <w:rsid w:val="00F846E4"/>
    <w:rsid w:val="00F85DD9"/>
    <w:rsid w:val="00F86ED5"/>
    <w:rsid w:val="00F92EA9"/>
    <w:rsid w:val="00F93CE9"/>
    <w:rsid w:val="00F9467E"/>
    <w:rsid w:val="00F94CF3"/>
    <w:rsid w:val="00F9609E"/>
    <w:rsid w:val="00FA38D4"/>
    <w:rsid w:val="00FB7991"/>
    <w:rsid w:val="00FC23FF"/>
    <w:rsid w:val="00FC3FBF"/>
    <w:rsid w:val="00FC578D"/>
    <w:rsid w:val="00FC730B"/>
    <w:rsid w:val="00FC7A9E"/>
    <w:rsid w:val="00FD034A"/>
    <w:rsid w:val="00FD3B8C"/>
    <w:rsid w:val="00FD5104"/>
    <w:rsid w:val="00FE108D"/>
    <w:rsid w:val="00FE181B"/>
    <w:rsid w:val="00FE1859"/>
    <w:rsid w:val="00FE1D44"/>
    <w:rsid w:val="00FE26B9"/>
    <w:rsid w:val="00FE293E"/>
    <w:rsid w:val="00FE3973"/>
    <w:rsid w:val="00FF12B5"/>
    <w:rsid w:val="00FF3BF8"/>
    <w:rsid w:val="00FF46E4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3BE45"/>
  <w15:chartTrackingRefBased/>
  <w15:docId w15:val="{F4269761-CEB8-4BB5-B241-B59FBEFFE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AF2"/>
    <w:pPr>
      <w:spacing w:after="6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3F4"/>
    <w:pPr>
      <w:keepNext/>
      <w:keepLines/>
      <w:numPr>
        <w:numId w:val="1"/>
      </w:numPr>
      <w:spacing w:before="240" w:after="120"/>
      <w:jc w:val="left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2C91"/>
    <w:pPr>
      <w:keepNext/>
      <w:keepLines/>
      <w:numPr>
        <w:ilvl w:val="1"/>
        <w:numId w:val="1"/>
      </w:numPr>
      <w:spacing w:before="240" w:after="120"/>
      <w:ind w:left="578" w:hanging="578"/>
      <w:jc w:val="left"/>
      <w:outlineLvl w:val="1"/>
    </w:pPr>
    <w:rPr>
      <w:rFonts w:ascii="Arial" w:eastAsiaTheme="majorEastAsia" w:hAnsi="Arial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0DDB"/>
    <w:pPr>
      <w:keepNext/>
      <w:keepLines/>
      <w:numPr>
        <w:ilvl w:val="2"/>
        <w:numId w:val="1"/>
      </w:numPr>
      <w:spacing w:before="240" w:after="120"/>
      <w:jc w:val="left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80DDB"/>
    <w:pPr>
      <w:keepNext/>
      <w:keepLines/>
      <w:numPr>
        <w:ilvl w:val="3"/>
        <w:numId w:val="1"/>
      </w:numPr>
      <w:spacing w:before="240" w:after="120"/>
      <w:ind w:left="862" w:hanging="862"/>
      <w:jc w:val="left"/>
      <w:outlineLvl w:val="3"/>
    </w:pPr>
    <w:rPr>
      <w:rFonts w:ascii="Arial" w:eastAsiaTheme="majorEastAsia" w:hAnsi="Arial" w:cstheme="majorBidi"/>
      <w:b/>
      <w:i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D1C73"/>
    <w:pPr>
      <w:keepNext/>
      <w:keepLines/>
      <w:numPr>
        <w:ilvl w:val="4"/>
        <w:numId w:val="1"/>
      </w:numPr>
      <w:spacing w:before="240" w:after="120"/>
      <w:ind w:left="1009" w:hanging="1009"/>
      <w:jc w:val="left"/>
      <w:outlineLvl w:val="4"/>
    </w:pPr>
    <w:rPr>
      <w:rFonts w:ascii="Arial" w:eastAsiaTheme="majorEastAsia" w:hAnsi="Arial" w:cstheme="majorBidi"/>
      <w:b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0103F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03F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03F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03F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6A60"/>
    <w:pPr>
      <w:tabs>
        <w:tab w:val="center" w:pos="4680"/>
        <w:tab w:val="right" w:pos="9360"/>
      </w:tabs>
      <w:spacing w:after="0" w:line="240" w:lineRule="auto"/>
    </w:pPr>
    <w:rPr>
      <w:rFonts w:ascii="Arial Narrow" w:hAnsi="Arial Narrow"/>
      <w:b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6C6A60"/>
    <w:rPr>
      <w:rFonts w:ascii="Arial Narrow" w:hAnsi="Arial Narrow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CA3E95"/>
    <w:pPr>
      <w:tabs>
        <w:tab w:val="center" w:pos="4680"/>
        <w:tab w:val="right" w:pos="9360"/>
      </w:tabs>
      <w:spacing w:after="0" w:line="240" w:lineRule="auto"/>
      <w:jc w:val="left"/>
    </w:pPr>
    <w:rPr>
      <w:rFonts w:ascii="Arial Narrow" w:hAnsi="Arial Narrow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CA3E95"/>
    <w:rPr>
      <w:rFonts w:ascii="Arial Narrow" w:hAnsi="Arial Narrow"/>
      <w:b/>
      <w:sz w:val="18"/>
    </w:rPr>
  </w:style>
  <w:style w:type="table" w:styleId="TableGrid">
    <w:name w:val="Table Grid"/>
    <w:basedOn w:val="TableNormal"/>
    <w:uiPriority w:val="39"/>
    <w:rsid w:val="0030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10694"/>
    <w:pPr>
      <w:spacing w:before="240" w:after="120" w:line="240" w:lineRule="auto"/>
      <w:contextualSpacing/>
      <w:jc w:val="left"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0694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customStyle="1" w:styleId="Tabletext">
    <w:name w:val="Table text"/>
    <w:basedOn w:val="Normal"/>
    <w:link w:val="TabletextChar"/>
    <w:qFormat/>
    <w:rsid w:val="00E76A93"/>
    <w:pPr>
      <w:spacing w:after="0" w:line="240" w:lineRule="auto"/>
      <w:jc w:val="left"/>
    </w:pPr>
    <w:rPr>
      <w:sz w:val="20"/>
    </w:rPr>
  </w:style>
  <w:style w:type="paragraph" w:customStyle="1" w:styleId="Tableheader">
    <w:name w:val="Table header"/>
    <w:basedOn w:val="Tabletext"/>
    <w:link w:val="TableheaderChar"/>
    <w:qFormat/>
    <w:rsid w:val="000F658F"/>
    <w:rPr>
      <w:b/>
    </w:rPr>
  </w:style>
  <w:style w:type="character" w:customStyle="1" w:styleId="TabletextChar">
    <w:name w:val="Table text Char"/>
    <w:basedOn w:val="DefaultParagraphFont"/>
    <w:link w:val="Tabletext"/>
    <w:rsid w:val="00E76A93"/>
    <w:rPr>
      <w:sz w:val="20"/>
    </w:rPr>
  </w:style>
  <w:style w:type="paragraph" w:styleId="TOC1">
    <w:name w:val="toc 1"/>
    <w:basedOn w:val="Normal"/>
    <w:next w:val="Normal"/>
    <w:autoRedefine/>
    <w:uiPriority w:val="39"/>
    <w:unhideWhenUsed/>
    <w:rsid w:val="0082129A"/>
    <w:pPr>
      <w:spacing w:before="120" w:after="0"/>
      <w:jc w:val="left"/>
    </w:pPr>
    <w:rPr>
      <w:rFonts w:ascii="Arial" w:hAnsi="Arial" w:cstheme="minorHAnsi"/>
      <w:bCs/>
      <w:sz w:val="20"/>
      <w:szCs w:val="20"/>
    </w:rPr>
  </w:style>
  <w:style w:type="character" w:customStyle="1" w:styleId="TableheaderChar">
    <w:name w:val="Table header Char"/>
    <w:basedOn w:val="TabletextChar"/>
    <w:link w:val="Tableheader"/>
    <w:rsid w:val="000F658F"/>
    <w:rPr>
      <w:b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82129A"/>
    <w:pPr>
      <w:tabs>
        <w:tab w:val="left" w:pos="880"/>
        <w:tab w:val="right" w:leader="dot" w:pos="9350"/>
      </w:tabs>
      <w:spacing w:after="0"/>
      <w:ind w:left="220"/>
      <w:jc w:val="left"/>
    </w:pPr>
    <w:rPr>
      <w:rFonts w:ascii="Arial" w:hAnsi="Arial" w:cstheme="minorHAnsi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333E81"/>
    <w:pPr>
      <w:tabs>
        <w:tab w:val="left" w:pos="1100"/>
        <w:tab w:val="right" w:leader="dot" w:pos="9350"/>
      </w:tabs>
      <w:spacing w:after="0"/>
      <w:ind w:left="442"/>
      <w:jc w:val="left"/>
    </w:pPr>
    <w:rPr>
      <w:rFonts w:ascii="Arial" w:hAnsi="Arial" w:cstheme="minorHAnsi"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3E81"/>
    <w:pPr>
      <w:spacing w:after="0"/>
      <w:ind w:left="658"/>
      <w:jc w:val="left"/>
    </w:pPr>
    <w:rPr>
      <w:rFonts w:ascii="Arial" w:hAnsi="Arial" w:cstheme="minorHAnsi"/>
      <w:sz w:val="20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333E81"/>
    <w:pPr>
      <w:spacing w:after="0"/>
      <w:ind w:left="880"/>
      <w:jc w:val="left"/>
    </w:pPr>
    <w:rPr>
      <w:rFonts w:ascii="Arial" w:hAnsi="Arial" w:cstheme="minorHAnsi"/>
      <w:sz w:val="20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F60B2C"/>
    <w:pPr>
      <w:spacing w:after="0"/>
      <w:ind w:left="1100"/>
      <w:jc w:val="left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F60B2C"/>
    <w:pPr>
      <w:spacing w:after="0"/>
      <w:ind w:left="1320"/>
      <w:jc w:val="left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F60B2C"/>
    <w:pPr>
      <w:spacing w:after="0"/>
      <w:ind w:left="1540"/>
      <w:jc w:val="left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F60B2C"/>
    <w:pPr>
      <w:spacing w:after="0"/>
      <w:ind w:left="1760"/>
      <w:jc w:val="left"/>
    </w:pPr>
    <w:rPr>
      <w:rFonts w:cstheme="minorHAns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103F4"/>
    <w:rPr>
      <w:rFonts w:ascii="Arial" w:eastAsiaTheme="majorEastAsia" w:hAnsi="Arial" w:cstheme="majorBidi"/>
      <w:b/>
      <w:sz w:val="32"/>
      <w:szCs w:val="32"/>
    </w:rPr>
  </w:style>
  <w:style w:type="paragraph" w:styleId="TableofFigures">
    <w:name w:val="table of figures"/>
    <w:basedOn w:val="Normal"/>
    <w:next w:val="Normal"/>
    <w:uiPriority w:val="99"/>
    <w:unhideWhenUsed/>
    <w:rsid w:val="004B634D"/>
    <w:pPr>
      <w:spacing w:after="0"/>
      <w:jc w:val="left"/>
    </w:pPr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72C91"/>
    <w:rPr>
      <w:rFonts w:ascii="Arial" w:eastAsiaTheme="majorEastAsia" w:hAnsi="Arial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0DDB"/>
    <w:rPr>
      <w:rFonts w:ascii="Arial" w:eastAsiaTheme="majorEastAsia" w:hAnsi="Ari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80DDB"/>
    <w:rPr>
      <w:rFonts w:ascii="Arial" w:eastAsiaTheme="majorEastAsia" w:hAnsi="Arial" w:cstheme="majorBidi"/>
      <w:b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D1C73"/>
    <w:rPr>
      <w:rFonts w:ascii="Arial" w:eastAsiaTheme="majorEastAsia" w:hAnsi="Arial" w:cstheme="majorBidi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03F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03F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03F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03F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B564FC"/>
    <w:rPr>
      <w:color w:val="0563C1" w:themeColor="hyperlink"/>
      <w:u w:val="none"/>
    </w:rPr>
  </w:style>
  <w:style w:type="paragraph" w:styleId="Caption">
    <w:name w:val="caption"/>
    <w:basedOn w:val="Normal"/>
    <w:next w:val="Normal"/>
    <w:uiPriority w:val="35"/>
    <w:unhideWhenUsed/>
    <w:qFormat/>
    <w:rsid w:val="00734ADC"/>
    <w:pPr>
      <w:spacing w:after="200" w:line="240" w:lineRule="auto"/>
      <w:jc w:val="left"/>
    </w:pPr>
    <w:rPr>
      <w:i/>
      <w:iCs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71A0"/>
    <w:pPr>
      <w:numPr>
        <w:ilvl w:val="1"/>
      </w:numPr>
      <w:spacing w:after="160"/>
    </w:pPr>
    <w:rPr>
      <w:rFonts w:eastAsiaTheme="minorEastAsia"/>
      <w:b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871A0"/>
    <w:rPr>
      <w:rFonts w:eastAsiaTheme="minorEastAsia"/>
      <w:b/>
      <w:spacing w:val="15"/>
    </w:rPr>
  </w:style>
  <w:style w:type="paragraph" w:customStyle="1" w:styleId="simpletext">
    <w:name w:val="simpletext"/>
    <w:basedOn w:val="Normal"/>
    <w:rsid w:val="00A4161E"/>
    <w:pPr>
      <w:spacing w:line="240" w:lineRule="auto"/>
      <w:textAlignment w:val="top"/>
    </w:pPr>
    <w:rPr>
      <w:rFonts w:ascii="Calibri" w:eastAsia="Times New Roman" w:hAnsi="Calibri" w:cs="Calibri"/>
    </w:rPr>
  </w:style>
  <w:style w:type="paragraph" w:customStyle="1" w:styleId="image">
    <w:name w:val="image"/>
    <w:basedOn w:val="Normal"/>
    <w:rsid w:val="00A4161E"/>
    <w:pPr>
      <w:spacing w:before="60" w:after="0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E2B47"/>
    <w:rPr>
      <w:strike w:val="0"/>
      <w:dstrike w:val="0"/>
      <w:color w:val="800080"/>
      <w:u w:val="none"/>
      <w:effect w:val="none"/>
    </w:rPr>
  </w:style>
  <w:style w:type="paragraph" w:customStyle="1" w:styleId="msonormal0">
    <w:name w:val="msonormal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hema-name">
    <w:name w:val="schema-name"/>
    <w:basedOn w:val="Normal"/>
    <w:rsid w:val="00DE2B47"/>
    <w:pPr>
      <w:spacing w:line="240" w:lineRule="auto"/>
      <w:jc w:val="left"/>
    </w:pPr>
    <w:rPr>
      <w:rFonts w:ascii="Calibri" w:eastAsia="Times New Roman" w:hAnsi="Calibri" w:cs="Calibri"/>
    </w:rPr>
  </w:style>
  <w:style w:type="paragraph" w:customStyle="1" w:styleId="schema-description">
    <w:name w:val="schema-description"/>
    <w:basedOn w:val="Normal"/>
    <w:rsid w:val="00DE2B47"/>
    <w:pPr>
      <w:spacing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structure-contents-header">
    <w:name w:val="structure-contents-header"/>
    <w:basedOn w:val="Normal"/>
    <w:rsid w:val="00DE2B47"/>
    <w:pPr>
      <w:spacing w:before="240" w:after="120" w:line="240" w:lineRule="auto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chemas-list">
    <w:name w:val="schemas-list"/>
    <w:basedOn w:val="Normal"/>
    <w:rsid w:val="00DE2B47"/>
    <w:pPr>
      <w:spacing w:after="240" w:line="240" w:lineRule="auto"/>
      <w:jc w:val="left"/>
    </w:pPr>
    <w:rPr>
      <w:rFonts w:ascii="Calibri" w:eastAsia="Times New Roman" w:hAnsi="Calibri" w:cs="Calibri"/>
      <w:noProof/>
    </w:rPr>
  </w:style>
  <w:style w:type="paragraph" w:customStyle="1" w:styleId="structure-tree">
    <w:name w:val="structure-tree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noProof/>
      <w:sz w:val="20"/>
      <w:szCs w:val="20"/>
    </w:rPr>
  </w:style>
  <w:style w:type="paragraph" w:customStyle="1" w:styleId="structure-occurence">
    <w:name w:val="structure-occurence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18"/>
      <w:szCs w:val="18"/>
    </w:rPr>
  </w:style>
  <w:style w:type="paragraph" w:customStyle="1" w:styleId="structure-rules">
    <w:name w:val="structure-rules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18"/>
      <w:szCs w:val="18"/>
    </w:rPr>
  </w:style>
  <w:style w:type="paragraph" w:customStyle="1" w:styleId="element-path">
    <w:name w:val="element-path"/>
    <w:basedOn w:val="Normal"/>
    <w:rsid w:val="00DE2B47"/>
    <w:pPr>
      <w:keepNext/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noProof/>
      <w:sz w:val="20"/>
      <w:szCs w:val="20"/>
    </w:rPr>
  </w:style>
  <w:style w:type="paragraph" w:customStyle="1" w:styleId="element-path-bold">
    <w:name w:val="element-path-bold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element-name">
    <w:name w:val="element-name"/>
    <w:basedOn w:val="Normal"/>
    <w:rsid w:val="00DE2B47"/>
    <w:pPr>
      <w:keepNext/>
      <w:spacing w:after="0" w:line="240" w:lineRule="auto"/>
      <w:jc w:val="left"/>
    </w:pPr>
    <w:rPr>
      <w:rFonts w:ascii="Calibri" w:eastAsia="Times New Roman" w:hAnsi="Calibri" w:cs="Calibri"/>
      <w:sz w:val="20"/>
      <w:szCs w:val="20"/>
    </w:rPr>
  </w:style>
  <w:style w:type="paragraph" w:customStyle="1" w:styleId="element-description">
    <w:name w:val="element-description"/>
    <w:basedOn w:val="Normal"/>
    <w:rsid w:val="00DE2B47"/>
    <w:pPr>
      <w:keepNext/>
      <w:spacing w:after="0" w:line="240" w:lineRule="auto"/>
    </w:pPr>
    <w:rPr>
      <w:rFonts w:ascii="Calibri" w:eastAsia="Times New Roman" w:hAnsi="Calibri" w:cs="Calibri"/>
      <w:sz w:val="18"/>
      <w:szCs w:val="18"/>
    </w:rPr>
  </w:style>
  <w:style w:type="paragraph" w:customStyle="1" w:styleId="element-box">
    <w:name w:val="element-box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18"/>
      <w:szCs w:val="18"/>
    </w:rPr>
  </w:style>
  <w:style w:type="paragraph" w:customStyle="1" w:styleId="element-occurence">
    <w:name w:val="element-occurence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18"/>
      <w:szCs w:val="18"/>
    </w:rPr>
  </w:style>
  <w:style w:type="paragraph" w:customStyle="1" w:styleId="element-rules">
    <w:name w:val="element-rules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18"/>
      <w:szCs w:val="18"/>
    </w:rPr>
  </w:style>
  <w:style w:type="paragraph" w:customStyle="1" w:styleId="hr-line">
    <w:name w:val="hr-line"/>
    <w:basedOn w:val="Normal"/>
    <w:rsid w:val="00DE2B47"/>
    <w:pPr>
      <w:keepNext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4"/>
      <w:szCs w:val="4"/>
    </w:rPr>
  </w:style>
  <w:style w:type="paragraph" w:customStyle="1" w:styleId="attribute-name">
    <w:name w:val="attribute-name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b/>
      <w:bCs/>
      <w:noProof/>
      <w:sz w:val="20"/>
      <w:szCs w:val="20"/>
    </w:rPr>
  </w:style>
  <w:style w:type="paragraph" w:customStyle="1" w:styleId="attribute-business-name">
    <w:name w:val="attribute-business-name"/>
    <w:basedOn w:val="Normal"/>
    <w:rsid w:val="00DE2B47"/>
    <w:pPr>
      <w:spacing w:after="0" w:line="240" w:lineRule="auto"/>
      <w:jc w:val="left"/>
    </w:pPr>
    <w:rPr>
      <w:rFonts w:ascii="Calibri" w:eastAsia="Times New Roman" w:hAnsi="Calibri" w:cs="Calibri"/>
      <w:sz w:val="20"/>
      <w:szCs w:val="20"/>
    </w:rPr>
  </w:style>
  <w:style w:type="paragraph" w:customStyle="1" w:styleId="attribute-description">
    <w:name w:val="attribute-description"/>
    <w:basedOn w:val="Normal"/>
    <w:rsid w:val="00DE2B47"/>
    <w:pPr>
      <w:spacing w:after="0" w:line="240" w:lineRule="auto"/>
    </w:pPr>
    <w:rPr>
      <w:rFonts w:ascii="Calibri" w:eastAsia="Times New Roman" w:hAnsi="Calibri" w:cs="Calibri"/>
      <w:sz w:val="18"/>
      <w:szCs w:val="18"/>
    </w:rPr>
  </w:style>
  <w:style w:type="paragraph" w:customStyle="1" w:styleId="attribute-box">
    <w:name w:val="attribute-box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18"/>
      <w:szCs w:val="18"/>
    </w:rPr>
  </w:style>
  <w:style w:type="paragraph" w:customStyle="1" w:styleId="attribute-type">
    <w:name w:val="attribute-type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18"/>
      <w:szCs w:val="18"/>
    </w:rPr>
  </w:style>
  <w:style w:type="paragraph" w:customStyle="1" w:styleId="attribute-list">
    <w:name w:val="attribute-list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18"/>
      <w:szCs w:val="18"/>
    </w:rPr>
  </w:style>
  <w:style w:type="paragraph" w:customStyle="1" w:styleId="attribute-use">
    <w:name w:val="attribute-use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18"/>
      <w:szCs w:val="18"/>
    </w:rPr>
  </w:style>
  <w:style w:type="paragraph" w:customStyle="1" w:styleId="attribute-rules">
    <w:name w:val="attribute-rules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18"/>
      <w:szCs w:val="18"/>
    </w:rPr>
  </w:style>
  <w:style w:type="paragraph" w:customStyle="1" w:styleId="rule-id">
    <w:name w:val="rule-id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b/>
      <w:bCs/>
    </w:rPr>
  </w:style>
  <w:style w:type="paragraph" w:customStyle="1" w:styleId="rule-text">
    <w:name w:val="rule-text"/>
    <w:basedOn w:val="Normal"/>
    <w:rsid w:val="00DE2B47"/>
    <w:pPr>
      <w:spacing w:after="0" w:line="240" w:lineRule="auto"/>
      <w:jc w:val="left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rule-formula">
    <w:name w:val="rule-formula"/>
    <w:basedOn w:val="Normal"/>
    <w:rsid w:val="00DE2B47"/>
    <w:pPr>
      <w:spacing w:after="0" w:line="240" w:lineRule="auto"/>
      <w:jc w:val="left"/>
    </w:pPr>
    <w:rPr>
      <w:rFonts w:ascii="Calibri" w:eastAsia="Times New Roman" w:hAnsi="Calibri" w:cs="Calibri"/>
      <w:sz w:val="20"/>
      <w:szCs w:val="20"/>
    </w:rPr>
  </w:style>
  <w:style w:type="paragraph" w:customStyle="1" w:styleId="rule-attributes">
    <w:name w:val="rule-attributes"/>
    <w:basedOn w:val="Normal"/>
    <w:rsid w:val="00DE2B47"/>
    <w:pP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i/>
      <w:iCs/>
      <w:sz w:val="18"/>
      <w:szCs w:val="18"/>
    </w:rPr>
  </w:style>
  <w:style w:type="paragraph" w:customStyle="1" w:styleId="list-id">
    <w:name w:val="list-id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b/>
      <w:bCs/>
    </w:rPr>
  </w:style>
  <w:style w:type="paragraph" w:customStyle="1" w:styleId="list-name">
    <w:name w:val="list-name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24"/>
      <w:szCs w:val="24"/>
    </w:rPr>
  </w:style>
  <w:style w:type="paragraph" w:customStyle="1" w:styleId="system-info">
    <w:name w:val="system-info"/>
    <w:basedOn w:val="Normal"/>
    <w:rsid w:val="00DE2B47"/>
    <w:pP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element-path-bold1">
    <w:name w:val="element-path-bold1"/>
    <w:basedOn w:val="DefaultParagraphFont"/>
    <w:rsid w:val="00DE2B47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E2B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2B47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78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rsid w:val="006734A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1F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1F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F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D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D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0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1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9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5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7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6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5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0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4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5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5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3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1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0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0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9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4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3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0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7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4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3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4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8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0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7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0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9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8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5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1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2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7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4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9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6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9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3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7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6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7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6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6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5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2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3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2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3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2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1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8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5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6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8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6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0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0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Projects\iMDAS\org\MD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AB0F1-1886-4EEB-9B96-9E1F69DA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MDAS.dotx</Template>
  <TotalTime>5137</TotalTime>
  <Pages>1</Pages>
  <Words>104</Words>
  <Characters>630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Interface Specification for customs clients</vt:lpstr>
      <vt:lpstr>Interface Specification for customs clients</vt:lpstr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Interface Specification for customs clients</dc:title>
  <dc:subject>PPMKS</dc:subject>
  <dc:creator>Sławomir Kubis</dc:creator>
  <cp:keywords/>
  <dc:description>The specification defines interface between PPMKS system and trader's applications.</dc:description>
  <cp:lastModifiedBy>Kubis Sławomir</cp:lastModifiedBy>
  <cp:revision>486</cp:revision>
  <cp:lastPrinted>2023-02-10T14:23:00Z</cp:lastPrinted>
  <dcterms:created xsi:type="dcterms:W3CDTF">2020-07-26T18:40:00Z</dcterms:created>
  <dcterms:modified xsi:type="dcterms:W3CDTF">2023-02-10T14:24:00Z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">
    <vt:lpwstr>PPMKS-CLIENT-IS-EN</vt:lpwstr>
  </property>
  <property fmtid="{D5CDD505-2E9C-101B-9397-08002B2CF9AE}" pid="3" name="MSIP_Label_ab83eb73-1339-4c09-b43c-88ef2eea0029_Enabled">
    <vt:lpwstr>true</vt:lpwstr>
  </property>
  <property fmtid="{D5CDD505-2E9C-101B-9397-08002B2CF9AE}" pid="4" name="MSIP_Label_ab83eb73-1339-4c09-b43c-88ef2eea0029_SetDate">
    <vt:lpwstr>2021-02-18T18:40:17Z</vt:lpwstr>
  </property>
  <property fmtid="{D5CDD505-2E9C-101B-9397-08002B2CF9AE}" pid="5" name="MSIP_Label_ab83eb73-1339-4c09-b43c-88ef2eea0029_Method">
    <vt:lpwstr>Standard</vt:lpwstr>
  </property>
  <property fmtid="{D5CDD505-2E9C-101B-9397-08002B2CF9AE}" pid="6" name="MSIP_Label_ab83eb73-1339-4c09-b43c-88ef2eea0029_Name">
    <vt:lpwstr>Wewnętrzny Asseco</vt:lpwstr>
  </property>
  <property fmtid="{D5CDD505-2E9C-101B-9397-08002B2CF9AE}" pid="7" name="MSIP_Label_ab83eb73-1339-4c09-b43c-88ef2eea0029_SiteId">
    <vt:lpwstr>88152bde-cfa3-4a5c-b981-a785c624bb42</vt:lpwstr>
  </property>
  <property fmtid="{D5CDD505-2E9C-101B-9397-08002B2CF9AE}" pid="8" name="MSIP_Label_ab83eb73-1339-4c09-b43c-88ef2eea0029_ActionId">
    <vt:lpwstr>e4e48872-415c-499e-abd4-97bcb366492d</vt:lpwstr>
  </property>
  <property fmtid="{D5CDD505-2E9C-101B-9397-08002B2CF9AE}" pid="9" name="MSIP_Label_ab83eb73-1339-4c09-b43c-88ef2eea0029_ContentBits">
    <vt:lpwstr>0</vt:lpwstr>
  </property>
</Properties>
</file>